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78B617" w14:textId="77777777" w:rsidR="00FD31E4" w:rsidRPr="00B80BA8" w:rsidRDefault="00FD31E4" w:rsidP="00FD31E4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 w:rsidRPr="00B80BA8">
        <w:rPr>
          <w:rFonts w:eastAsia="Arial Unicode MS" w:cs="Arial"/>
          <w:bCs/>
          <w:sz w:val="24"/>
        </w:rPr>
        <w:t>SA WG2 Meeting #S2-1</w:t>
      </w:r>
      <w:r w:rsidRPr="00B80BA8">
        <w:rPr>
          <w:rFonts w:eastAsia="Arial Unicode MS" w:cs="Arial"/>
          <w:bCs/>
          <w:sz w:val="24"/>
          <w:lang w:eastAsia="zh-CN"/>
        </w:rPr>
        <w:t>54</w:t>
      </w:r>
      <w:r w:rsidRPr="00B80BA8">
        <w:rPr>
          <w:rFonts w:eastAsia="Arial Unicode MS" w:cs="Arial" w:hint="eastAsia"/>
          <w:bCs/>
          <w:sz w:val="24"/>
          <w:lang w:eastAsia="zh-CN"/>
        </w:rPr>
        <w:t>AH</w:t>
      </w:r>
      <w:r w:rsidRPr="00B80BA8">
        <w:rPr>
          <w:rFonts w:eastAsia="Arial Unicode MS" w:cs="Arial"/>
          <w:bCs/>
          <w:sz w:val="24"/>
        </w:rPr>
        <w:tab/>
        <w:t>S2</w:t>
      </w:r>
      <w:r w:rsidRPr="00B80BA8">
        <w:rPr>
          <w:rFonts w:eastAsia="Arial Unicode MS" w:cs="Arial" w:hint="eastAsia"/>
          <w:bCs/>
          <w:sz w:val="24"/>
          <w:lang w:eastAsia="zh-CN"/>
        </w:rPr>
        <w:t>-</w:t>
      </w:r>
      <w:r w:rsidRPr="00B80BA8">
        <w:rPr>
          <w:rFonts w:eastAsia="Arial Unicode MS" w:cs="Arial"/>
          <w:bCs/>
          <w:sz w:val="24"/>
        </w:rPr>
        <w:t>230</w:t>
      </w:r>
      <w:r w:rsidRPr="00B80BA8">
        <w:rPr>
          <w:rFonts w:eastAsia="Arial Unicode MS" w:cs="Arial" w:hint="eastAsia"/>
          <w:bCs/>
          <w:sz w:val="24"/>
          <w:lang w:eastAsia="zh-CN"/>
        </w:rPr>
        <w:t>1373</w:t>
      </w:r>
    </w:p>
    <w:p w14:paraId="36EE72BD" w14:textId="77777777" w:rsidR="00FD31E4" w:rsidRPr="00B80BA8" w:rsidRDefault="00FD31E4" w:rsidP="00FD31E4">
      <w:pPr>
        <w:pStyle w:val="CRCoverPage"/>
        <w:outlineLvl w:val="0"/>
        <w:rPr>
          <w:b/>
          <w:sz w:val="24"/>
          <w:lang w:eastAsia="zh-CN"/>
        </w:rPr>
      </w:pPr>
      <w:r w:rsidRPr="00B80BA8">
        <w:rPr>
          <w:rFonts w:eastAsia="Arial Unicode MS" w:cs="Arial" w:hint="eastAsia"/>
          <w:b/>
          <w:bCs/>
          <w:sz w:val="24"/>
          <w:lang w:eastAsia="zh-CN"/>
        </w:rPr>
        <w:t>Jan</w:t>
      </w:r>
      <w:r w:rsidRPr="00B80BA8">
        <w:rPr>
          <w:rFonts w:eastAsia="Arial Unicode MS" w:cs="Arial"/>
          <w:b/>
          <w:bCs/>
          <w:sz w:val="24"/>
          <w:lang w:eastAsia="zh-CN"/>
        </w:rPr>
        <w:t xml:space="preserve"> 1</w:t>
      </w:r>
      <w:r w:rsidRPr="00B80BA8">
        <w:rPr>
          <w:rFonts w:eastAsia="Arial Unicode MS" w:cs="Arial" w:hint="eastAsia"/>
          <w:b/>
          <w:bCs/>
          <w:sz w:val="24"/>
          <w:lang w:eastAsia="zh-CN"/>
        </w:rPr>
        <w:t>6</w:t>
      </w:r>
      <w:r w:rsidRPr="00B80BA8">
        <w:rPr>
          <w:rFonts w:eastAsia="Arial Unicode MS" w:cs="Arial"/>
          <w:b/>
          <w:bCs/>
          <w:sz w:val="24"/>
          <w:lang w:eastAsia="zh-CN"/>
        </w:rPr>
        <w:t xml:space="preserve"> – 2</w:t>
      </w:r>
      <w:r w:rsidRPr="00B80BA8">
        <w:rPr>
          <w:rFonts w:eastAsia="Arial Unicode MS" w:cs="Arial" w:hint="eastAsia"/>
          <w:b/>
          <w:bCs/>
          <w:sz w:val="24"/>
          <w:lang w:eastAsia="zh-CN"/>
        </w:rPr>
        <w:t>0</w:t>
      </w:r>
      <w:r w:rsidRPr="00B80BA8">
        <w:rPr>
          <w:rFonts w:eastAsia="Arial Unicode MS" w:cs="Arial"/>
          <w:b/>
          <w:bCs/>
          <w:sz w:val="24"/>
          <w:lang w:eastAsia="zh-CN"/>
        </w:rPr>
        <w:t>, 202</w:t>
      </w:r>
      <w:r w:rsidRPr="00B80BA8">
        <w:rPr>
          <w:rFonts w:eastAsia="Arial Unicode MS" w:cs="Arial" w:hint="eastAsia"/>
          <w:b/>
          <w:bCs/>
          <w:sz w:val="24"/>
          <w:lang w:eastAsia="zh-CN"/>
        </w:rPr>
        <w:t>3</w:t>
      </w:r>
      <w:r w:rsidRPr="00B80BA8">
        <w:rPr>
          <w:rFonts w:eastAsia="Arial Unicode MS" w:cs="Arial"/>
          <w:b/>
          <w:bCs/>
          <w:sz w:val="24"/>
          <w:lang w:eastAsia="zh-CN"/>
        </w:rPr>
        <w:t>, Electronic</w:t>
      </w:r>
      <w:r w:rsidRPr="00B80BA8">
        <w:rPr>
          <w:rFonts w:hint="eastAsia"/>
          <w:b/>
          <w:sz w:val="24"/>
          <w:lang w:eastAsia="zh-CN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31E4" w14:paraId="438BE545" w14:textId="77777777" w:rsidTr="00542E9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AA04EE" w14:textId="77777777" w:rsidR="00FD31E4" w:rsidRDefault="00FD31E4" w:rsidP="00542E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D31E4" w14:paraId="0DA14A1B" w14:textId="77777777" w:rsidTr="00542E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E7547E" w14:textId="77777777" w:rsidR="00FD31E4" w:rsidRDefault="00FD31E4" w:rsidP="00542E9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31E4" w14:paraId="6B0B50D5" w14:textId="77777777" w:rsidTr="00542E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A4A999" w14:textId="77777777" w:rsidR="00FD31E4" w:rsidRDefault="00FD31E4" w:rsidP="00542E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1E4" w14:paraId="28786122" w14:textId="77777777" w:rsidTr="00542E98">
        <w:tc>
          <w:tcPr>
            <w:tcW w:w="142" w:type="dxa"/>
            <w:tcBorders>
              <w:left w:val="single" w:sz="4" w:space="0" w:color="auto"/>
            </w:tcBorders>
          </w:tcPr>
          <w:p w14:paraId="2C28FE21" w14:textId="77777777" w:rsidR="00FD31E4" w:rsidRDefault="00FD31E4" w:rsidP="00542E9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AA107B" w14:textId="77777777" w:rsidR="00FD31E4" w:rsidRPr="00410371" w:rsidRDefault="00FD31E4" w:rsidP="00542E9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06470605" w14:textId="77777777" w:rsidR="00FD31E4" w:rsidRDefault="00FD31E4" w:rsidP="00542E9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BE9E4B" w14:textId="61D20E62" w:rsidR="00FD31E4" w:rsidRPr="00410371" w:rsidRDefault="00FD31E4" w:rsidP="00542E9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</w:t>
            </w:r>
            <w:r>
              <w:rPr>
                <w:b/>
                <w:noProof/>
                <w:sz w:val="28"/>
              </w:rPr>
              <w:t>64</w:t>
            </w:r>
          </w:p>
        </w:tc>
        <w:tc>
          <w:tcPr>
            <w:tcW w:w="709" w:type="dxa"/>
          </w:tcPr>
          <w:p w14:paraId="44CB9117" w14:textId="77777777" w:rsidR="00FD31E4" w:rsidRDefault="00FD31E4" w:rsidP="00542E9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8A0448" w14:textId="77777777" w:rsidR="00FD31E4" w:rsidRPr="00410371" w:rsidRDefault="00FD31E4" w:rsidP="00542E9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9D331B2" w14:textId="77777777" w:rsidR="00FD31E4" w:rsidRDefault="00FD31E4" w:rsidP="00542E9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2656F4" w14:textId="77777777" w:rsidR="00FD31E4" w:rsidRPr="00410371" w:rsidRDefault="00FD31E4" w:rsidP="00542E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E28796" w14:textId="77777777" w:rsidR="00FD31E4" w:rsidRDefault="00FD31E4" w:rsidP="00542E98">
            <w:pPr>
              <w:pStyle w:val="CRCoverPage"/>
              <w:spacing w:after="0"/>
              <w:rPr>
                <w:noProof/>
              </w:rPr>
            </w:pPr>
          </w:p>
        </w:tc>
      </w:tr>
      <w:tr w:rsidR="00FD31E4" w14:paraId="1ABE14FE" w14:textId="77777777" w:rsidTr="00542E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330E73" w14:textId="77777777" w:rsidR="00FD31E4" w:rsidRDefault="00FD31E4" w:rsidP="00542E98">
            <w:pPr>
              <w:pStyle w:val="CRCoverPage"/>
              <w:spacing w:after="0"/>
              <w:rPr>
                <w:noProof/>
              </w:rPr>
            </w:pPr>
          </w:p>
        </w:tc>
      </w:tr>
      <w:tr w:rsidR="00FD31E4" w14:paraId="452986F3" w14:textId="77777777" w:rsidTr="00542E9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380521" w14:textId="77777777" w:rsidR="00FD31E4" w:rsidRPr="00F25D98" w:rsidRDefault="00FD31E4" w:rsidP="00542E9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31E4" w14:paraId="3A246B41" w14:textId="77777777" w:rsidTr="00542E98">
        <w:tc>
          <w:tcPr>
            <w:tcW w:w="9641" w:type="dxa"/>
            <w:gridSpan w:val="9"/>
          </w:tcPr>
          <w:p w14:paraId="652AE873" w14:textId="77777777" w:rsidR="00FD31E4" w:rsidRDefault="00FD31E4" w:rsidP="00542E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337089" w14:textId="77777777" w:rsidR="00FD31E4" w:rsidRDefault="00FD31E4" w:rsidP="00FD31E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31E4" w14:paraId="6BCF2555" w14:textId="77777777" w:rsidTr="00542E98">
        <w:tc>
          <w:tcPr>
            <w:tcW w:w="2835" w:type="dxa"/>
          </w:tcPr>
          <w:p w14:paraId="2A70FC08" w14:textId="77777777" w:rsidR="00FD31E4" w:rsidRDefault="00FD31E4" w:rsidP="00542E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818497" w14:textId="77777777" w:rsidR="00FD31E4" w:rsidRDefault="00FD31E4" w:rsidP="00542E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C86BD9" w14:textId="77777777" w:rsidR="00FD31E4" w:rsidRDefault="00FD31E4" w:rsidP="00542E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DE3941" w14:textId="77777777" w:rsidR="00FD31E4" w:rsidRDefault="00FD31E4" w:rsidP="00542E9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4728C9" w14:textId="754AB553" w:rsidR="00FD31E4" w:rsidRDefault="00FD31E4" w:rsidP="00542E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51F48D5F" w14:textId="77777777" w:rsidR="00FD31E4" w:rsidRDefault="00FD31E4" w:rsidP="00542E9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E05426" w14:textId="77777777" w:rsidR="00FD31E4" w:rsidRDefault="00FD31E4" w:rsidP="00542E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08F918" w14:textId="77777777" w:rsidR="00FD31E4" w:rsidRDefault="00FD31E4" w:rsidP="00542E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48C589" w14:textId="77777777" w:rsidR="00FD31E4" w:rsidRDefault="00FD31E4" w:rsidP="00542E9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04D824CB" w14:textId="77777777" w:rsidR="00FD31E4" w:rsidRDefault="00FD31E4" w:rsidP="00FD31E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31E4" w14:paraId="1E28D1CB" w14:textId="77777777" w:rsidTr="00542E98">
        <w:tc>
          <w:tcPr>
            <w:tcW w:w="9640" w:type="dxa"/>
            <w:gridSpan w:val="11"/>
          </w:tcPr>
          <w:p w14:paraId="73083D69" w14:textId="77777777" w:rsidR="00FD31E4" w:rsidRDefault="00FD31E4" w:rsidP="00542E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64C5" w:rsidRPr="00B80BA8" w14:paraId="5A666E5C" w14:textId="77777777">
        <w:tblPrEx>
          <w:tblLook w:val="04A0" w:firstRow="1" w:lastRow="0" w:firstColumn="1" w:lastColumn="0" w:noHBand="0" w:noVBand="1"/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F7C757" w14:textId="77777777" w:rsidR="006264C5" w:rsidRPr="00B80BA8" w:rsidRDefault="001E1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80BA8">
              <w:rPr>
                <w:b/>
                <w:i/>
              </w:rPr>
              <w:t>Title:</w:t>
            </w:r>
            <w:r w:rsidRPr="00B80BA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A711E6" w14:textId="77777777" w:rsidR="006264C5" w:rsidRPr="00B80BA8" w:rsidRDefault="002842B0" w:rsidP="002842B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80BA8">
              <w:rPr>
                <w:rFonts w:eastAsia="SimSun"/>
                <w:lang w:eastAsia="zh-CN"/>
              </w:rPr>
              <w:t xml:space="preserve">Policy control enhancements to support multi-modal flows </w:t>
            </w:r>
          </w:p>
        </w:tc>
      </w:tr>
      <w:tr w:rsidR="006264C5" w:rsidRPr="00B80BA8" w14:paraId="5460902E" w14:textId="77777777">
        <w:tblPrEx>
          <w:tblLook w:val="04A0" w:firstRow="1" w:lastRow="0" w:firstColumn="1" w:lastColumn="0" w:noHBand="0" w:noVBand="1"/>
        </w:tblPrEx>
        <w:tc>
          <w:tcPr>
            <w:tcW w:w="1843" w:type="dxa"/>
            <w:tcBorders>
              <w:left w:val="single" w:sz="4" w:space="0" w:color="auto"/>
            </w:tcBorders>
          </w:tcPr>
          <w:p w14:paraId="26A4960A" w14:textId="77777777" w:rsidR="006264C5" w:rsidRPr="00B80BA8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1CD693" w14:textId="77777777" w:rsidR="006264C5" w:rsidRPr="00B80BA8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 w:rsidRPr="00B80BA8" w14:paraId="09A7CF0F" w14:textId="77777777">
        <w:tblPrEx>
          <w:tblLook w:val="04A0" w:firstRow="1" w:lastRow="0" w:firstColumn="1" w:lastColumn="0" w:noHBand="0" w:noVBand="1"/>
        </w:tblPrEx>
        <w:tc>
          <w:tcPr>
            <w:tcW w:w="1843" w:type="dxa"/>
            <w:tcBorders>
              <w:left w:val="single" w:sz="4" w:space="0" w:color="auto"/>
            </w:tcBorders>
          </w:tcPr>
          <w:p w14:paraId="17881931" w14:textId="77777777" w:rsidR="006264C5" w:rsidRPr="00B80BA8" w:rsidRDefault="001E1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80BA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3B3687" w14:textId="77777777" w:rsidR="006264C5" w:rsidRPr="00B80BA8" w:rsidRDefault="001E19AB" w:rsidP="00091D99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 w:rsidRPr="00B80BA8">
              <w:rPr>
                <w:rFonts w:hint="eastAsia"/>
                <w:lang w:eastAsia="zh-CN"/>
              </w:rPr>
              <w:t xml:space="preserve">China </w:t>
            </w:r>
            <w:proofErr w:type="spellStart"/>
            <w:r w:rsidRPr="00B80BA8">
              <w:rPr>
                <w:rFonts w:hint="eastAsia"/>
                <w:lang w:eastAsia="zh-CN"/>
              </w:rPr>
              <w:t>Mobile</w:t>
            </w:r>
            <w:r w:rsidR="00091D99" w:rsidRPr="00B80BA8">
              <w:rPr>
                <w:rFonts w:eastAsia="SimSun" w:hint="eastAsia"/>
                <w:lang w:eastAsia="zh-CN"/>
              </w:rPr>
              <w:t>,</w:t>
            </w:r>
            <w:r w:rsidR="00091D99" w:rsidRPr="00B80BA8">
              <w:rPr>
                <w:rFonts w:eastAsia="SimSun"/>
                <w:lang w:eastAsia="zh-CN"/>
              </w:rPr>
              <w:t>Nokia</w:t>
            </w:r>
            <w:r w:rsidR="00091D99" w:rsidRPr="00B80BA8">
              <w:rPr>
                <w:rFonts w:eastAsia="SimSun" w:hint="eastAsia"/>
                <w:lang w:eastAsia="zh-CN"/>
              </w:rPr>
              <w:t>,</w:t>
            </w:r>
            <w:r w:rsidR="00091D99" w:rsidRPr="00B80BA8">
              <w:rPr>
                <w:rFonts w:eastAsia="SimSun"/>
                <w:lang w:eastAsia="zh-CN"/>
              </w:rPr>
              <w:t>Nokia</w:t>
            </w:r>
            <w:proofErr w:type="spellEnd"/>
            <w:r w:rsidR="00091D99" w:rsidRPr="00B80BA8">
              <w:rPr>
                <w:rFonts w:eastAsia="SimSun"/>
                <w:lang w:eastAsia="zh-CN"/>
              </w:rPr>
              <w:t xml:space="preserve"> Shanghai Bell</w:t>
            </w:r>
            <w:r w:rsidR="00C64316" w:rsidRPr="00B80BA8">
              <w:rPr>
                <w:rFonts w:eastAsia="SimSun" w:hint="eastAsia"/>
                <w:lang w:eastAsia="zh-CN"/>
              </w:rPr>
              <w:t>, Samsung,</w:t>
            </w:r>
            <w:r w:rsidR="006113EA" w:rsidRPr="00B80BA8">
              <w:rPr>
                <w:rFonts w:eastAsia="SimSun" w:hint="eastAsia"/>
                <w:lang w:eastAsia="zh-CN"/>
              </w:rPr>
              <w:t xml:space="preserve"> Xiaomi</w:t>
            </w:r>
            <w:r w:rsidR="00662ED7" w:rsidRPr="00B80BA8">
              <w:rPr>
                <w:rFonts w:eastAsia="SimSun"/>
                <w:lang w:eastAsia="zh-CN"/>
              </w:rPr>
              <w:t>, Ericsson</w:t>
            </w:r>
            <w:r w:rsidR="002B4B91" w:rsidRPr="00B80BA8">
              <w:rPr>
                <w:rFonts w:eastAsia="SimSun"/>
                <w:lang w:eastAsia="zh-CN"/>
              </w:rPr>
              <w:t xml:space="preserve">, </w:t>
            </w:r>
            <w:proofErr w:type="spellStart"/>
            <w:r w:rsidR="002B4B91" w:rsidRPr="00B80BA8">
              <w:rPr>
                <w:rFonts w:eastAsia="SimSun"/>
                <w:lang w:eastAsia="zh-CN"/>
              </w:rPr>
              <w:t>InterDigital</w:t>
            </w:r>
            <w:proofErr w:type="spellEnd"/>
            <w:r w:rsidR="002B4B91" w:rsidRPr="00B80BA8">
              <w:rPr>
                <w:rFonts w:eastAsia="SimSun"/>
                <w:lang w:eastAsia="zh-CN"/>
              </w:rPr>
              <w:t xml:space="preserve"> Inc.</w:t>
            </w:r>
            <w:r w:rsidR="00816AE5" w:rsidRPr="00B80BA8">
              <w:rPr>
                <w:rFonts w:eastAsia="SimSun"/>
                <w:lang w:eastAsia="zh-CN"/>
              </w:rPr>
              <w:t>, China Telecom</w:t>
            </w:r>
          </w:p>
        </w:tc>
      </w:tr>
      <w:tr w:rsidR="006264C5" w:rsidRPr="00B80BA8" w14:paraId="6A901641" w14:textId="77777777">
        <w:tblPrEx>
          <w:tblLook w:val="04A0" w:firstRow="1" w:lastRow="0" w:firstColumn="1" w:lastColumn="0" w:noHBand="0" w:noVBand="1"/>
        </w:tblPrEx>
        <w:tc>
          <w:tcPr>
            <w:tcW w:w="1843" w:type="dxa"/>
            <w:tcBorders>
              <w:left w:val="single" w:sz="4" w:space="0" w:color="auto"/>
            </w:tcBorders>
          </w:tcPr>
          <w:p w14:paraId="05BF2927" w14:textId="77777777" w:rsidR="006264C5" w:rsidRPr="00B80BA8" w:rsidRDefault="001E1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80BA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9A6136" w14:textId="77777777" w:rsidR="006264C5" w:rsidRPr="00B80BA8" w:rsidRDefault="001E19AB">
            <w:pPr>
              <w:pStyle w:val="CRCoverPage"/>
              <w:spacing w:after="0"/>
              <w:ind w:left="100"/>
            </w:pPr>
            <w:r w:rsidRPr="00B80BA8">
              <w:t>SA WG2</w:t>
            </w:r>
            <w:r w:rsidR="006F4E33" w:rsidRPr="00B80BA8">
              <w:fldChar w:fldCharType="begin"/>
            </w:r>
            <w:r w:rsidRPr="00B80BA8">
              <w:instrText xml:space="preserve"> DOCPROPERTY  SourceIfTsg  \* MERGEFORMAT </w:instrText>
            </w:r>
            <w:r w:rsidR="006F4E33" w:rsidRPr="00B80BA8">
              <w:fldChar w:fldCharType="end"/>
            </w:r>
          </w:p>
        </w:tc>
      </w:tr>
      <w:tr w:rsidR="006264C5" w:rsidRPr="00B80BA8" w14:paraId="2C6F5A65" w14:textId="77777777">
        <w:tblPrEx>
          <w:tblLook w:val="04A0" w:firstRow="1" w:lastRow="0" w:firstColumn="1" w:lastColumn="0" w:noHBand="0" w:noVBand="1"/>
        </w:tblPrEx>
        <w:tc>
          <w:tcPr>
            <w:tcW w:w="1843" w:type="dxa"/>
            <w:tcBorders>
              <w:left w:val="single" w:sz="4" w:space="0" w:color="auto"/>
            </w:tcBorders>
          </w:tcPr>
          <w:p w14:paraId="34B299F3" w14:textId="77777777" w:rsidR="006264C5" w:rsidRPr="00B80BA8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C8CD0E" w14:textId="77777777" w:rsidR="006264C5" w:rsidRPr="00B80BA8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 w:rsidRPr="00B80BA8" w14:paraId="778E7E3E" w14:textId="77777777">
        <w:tblPrEx>
          <w:tblLook w:val="04A0" w:firstRow="1" w:lastRow="0" w:firstColumn="1" w:lastColumn="0" w:noHBand="0" w:noVBand="1"/>
        </w:tblPrEx>
        <w:tc>
          <w:tcPr>
            <w:tcW w:w="1843" w:type="dxa"/>
            <w:tcBorders>
              <w:left w:val="single" w:sz="4" w:space="0" w:color="auto"/>
            </w:tcBorders>
          </w:tcPr>
          <w:p w14:paraId="46EB9308" w14:textId="77777777" w:rsidR="006264C5" w:rsidRPr="00B80BA8" w:rsidRDefault="001E1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80BA8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74788A" w14:textId="77777777" w:rsidR="006264C5" w:rsidRPr="00B80BA8" w:rsidRDefault="000B3CC9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 w:rsidRPr="00B80BA8">
              <w:rPr>
                <w:rFonts w:eastAsia="SimSun" w:hint="eastAsia"/>
                <w:lang w:eastAsia="zh-CN"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4D412FC8" w14:textId="77777777" w:rsidR="006264C5" w:rsidRPr="00B80BA8" w:rsidRDefault="006264C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D2E9D7" w14:textId="77777777" w:rsidR="006264C5" w:rsidRPr="00B80BA8" w:rsidRDefault="001E19AB">
            <w:pPr>
              <w:pStyle w:val="CRCoverPage"/>
              <w:spacing w:after="0"/>
              <w:jc w:val="right"/>
            </w:pPr>
            <w:r w:rsidRPr="00B80BA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61C34F" w14:textId="77777777" w:rsidR="006264C5" w:rsidRPr="00B80BA8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sDate  \* MERGEFORMAT ">
              <w:r w:rsidR="00B31BBE" w:rsidRPr="00B80BA8">
                <w:t>202</w:t>
              </w:r>
              <w:r w:rsidR="00B31BBE" w:rsidRPr="00B80BA8">
                <w:rPr>
                  <w:rFonts w:eastAsia="SimSun" w:hint="eastAsia"/>
                  <w:lang w:eastAsia="zh-CN"/>
                </w:rPr>
                <w:t>3</w:t>
              </w:r>
              <w:r w:rsidR="00B31BBE" w:rsidRPr="00B80BA8">
                <w:t>-</w:t>
              </w:r>
              <w:r w:rsidR="00B31BBE" w:rsidRPr="00B80BA8">
                <w:rPr>
                  <w:rFonts w:eastAsia="SimSun" w:hint="eastAsia"/>
                  <w:lang w:eastAsia="zh-CN"/>
                </w:rPr>
                <w:t>01</w:t>
              </w:r>
              <w:r w:rsidR="001E19AB" w:rsidRPr="00B80BA8">
                <w:t>-</w:t>
              </w:r>
            </w:fldSimple>
            <w:r w:rsidR="001E19AB" w:rsidRPr="00B80BA8">
              <w:rPr>
                <w:rFonts w:hint="eastAsia"/>
                <w:lang w:eastAsia="zh-CN"/>
              </w:rPr>
              <w:t>0</w:t>
            </w:r>
            <w:r w:rsidR="001E19AB" w:rsidRPr="00B80BA8">
              <w:rPr>
                <w:lang w:eastAsia="zh-CN"/>
              </w:rPr>
              <w:t>4</w:t>
            </w:r>
          </w:p>
        </w:tc>
      </w:tr>
      <w:tr w:rsidR="006264C5" w:rsidRPr="00B80BA8" w14:paraId="78C5004E" w14:textId="77777777">
        <w:tblPrEx>
          <w:tblLook w:val="04A0" w:firstRow="1" w:lastRow="0" w:firstColumn="1" w:lastColumn="0" w:noHBand="0" w:noVBand="1"/>
        </w:tblPrEx>
        <w:tc>
          <w:tcPr>
            <w:tcW w:w="1843" w:type="dxa"/>
            <w:tcBorders>
              <w:left w:val="single" w:sz="4" w:space="0" w:color="auto"/>
            </w:tcBorders>
          </w:tcPr>
          <w:p w14:paraId="308E1AD8" w14:textId="77777777" w:rsidR="006264C5" w:rsidRPr="00B80BA8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A88FEF" w14:textId="77777777" w:rsidR="006264C5" w:rsidRPr="00B80BA8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A697E5" w14:textId="77777777" w:rsidR="006264C5" w:rsidRPr="00B80BA8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1DFE63" w14:textId="77777777" w:rsidR="006264C5" w:rsidRPr="00B80BA8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B4FFC5" w14:textId="77777777" w:rsidR="006264C5" w:rsidRPr="00B80BA8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 w:rsidRPr="00B80BA8" w14:paraId="40096ED1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A9A513" w14:textId="77777777" w:rsidR="006264C5" w:rsidRPr="00B80BA8" w:rsidRDefault="001E1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80BA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2EA3BD" w14:textId="77777777" w:rsidR="006264C5" w:rsidRPr="00B80BA8" w:rsidRDefault="001E19AB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 w:rsidRPr="00B80BA8"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4C81B3" w14:textId="77777777" w:rsidR="006264C5" w:rsidRPr="00B80BA8" w:rsidRDefault="006264C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18630D" w14:textId="77777777" w:rsidR="006264C5" w:rsidRPr="00B80BA8" w:rsidRDefault="001E19AB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80BA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9CDE4F" w14:textId="77777777" w:rsidR="006264C5" w:rsidRPr="00B80BA8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 w:rsidR="001E19AB" w:rsidRPr="00B80BA8">
                <w:t>Rel-1</w:t>
              </w:r>
            </w:fldSimple>
            <w:r w:rsidR="001E19AB" w:rsidRPr="00B80BA8">
              <w:rPr>
                <w:lang w:eastAsia="zh-CN"/>
              </w:rPr>
              <w:t>8</w:t>
            </w:r>
          </w:p>
        </w:tc>
      </w:tr>
      <w:tr w:rsidR="006264C5" w:rsidRPr="00B80BA8" w14:paraId="0567EFD2" w14:textId="77777777">
        <w:tblPrEx>
          <w:tblLook w:val="04A0" w:firstRow="1" w:lastRow="0" w:firstColumn="1" w:lastColumn="0" w:noHBand="0" w:noVBand="1"/>
        </w:tblPrEx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ED13FA" w14:textId="77777777" w:rsidR="006264C5" w:rsidRPr="00B80BA8" w:rsidRDefault="006264C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2445AB" w14:textId="77777777" w:rsidR="006264C5" w:rsidRPr="00B80BA8" w:rsidRDefault="001E19A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80BA8">
              <w:rPr>
                <w:i/>
                <w:sz w:val="18"/>
              </w:rPr>
              <w:t xml:space="preserve">Use </w:t>
            </w:r>
            <w:r w:rsidRPr="00B80BA8">
              <w:rPr>
                <w:i/>
                <w:sz w:val="18"/>
                <w:u w:val="single"/>
              </w:rPr>
              <w:t>one</w:t>
            </w:r>
            <w:r w:rsidRPr="00B80BA8">
              <w:rPr>
                <w:i/>
                <w:sz w:val="18"/>
              </w:rPr>
              <w:t xml:space="preserve"> of the following categories:</w:t>
            </w:r>
            <w:r w:rsidRPr="00B80BA8">
              <w:rPr>
                <w:b/>
                <w:i/>
                <w:sz w:val="18"/>
              </w:rPr>
              <w:br/>
              <w:t>F</w:t>
            </w:r>
            <w:r w:rsidRPr="00B80BA8">
              <w:rPr>
                <w:i/>
                <w:sz w:val="18"/>
              </w:rPr>
              <w:t xml:space="preserve">  (correction)</w:t>
            </w:r>
            <w:r w:rsidRPr="00B80BA8">
              <w:rPr>
                <w:i/>
                <w:sz w:val="18"/>
              </w:rPr>
              <w:br/>
            </w:r>
            <w:r w:rsidRPr="00B80BA8">
              <w:rPr>
                <w:b/>
                <w:i/>
                <w:sz w:val="18"/>
              </w:rPr>
              <w:t>A</w:t>
            </w:r>
            <w:r w:rsidRPr="00B80BA8">
              <w:rPr>
                <w:i/>
                <w:sz w:val="18"/>
              </w:rPr>
              <w:t xml:space="preserve">  (mirror corresponding to a change in an earlier release)</w:t>
            </w:r>
            <w:r w:rsidRPr="00B80BA8">
              <w:rPr>
                <w:i/>
                <w:sz w:val="18"/>
              </w:rPr>
              <w:br/>
            </w:r>
            <w:r w:rsidRPr="00B80BA8">
              <w:rPr>
                <w:b/>
                <w:i/>
                <w:sz w:val="18"/>
              </w:rPr>
              <w:t>B</w:t>
            </w:r>
            <w:r w:rsidRPr="00B80BA8">
              <w:rPr>
                <w:i/>
                <w:sz w:val="18"/>
              </w:rPr>
              <w:t xml:space="preserve">  (addition of feature), </w:t>
            </w:r>
            <w:r w:rsidRPr="00B80BA8">
              <w:rPr>
                <w:i/>
                <w:sz w:val="18"/>
              </w:rPr>
              <w:br/>
            </w:r>
            <w:r w:rsidRPr="00B80BA8">
              <w:rPr>
                <w:b/>
                <w:i/>
                <w:sz w:val="18"/>
              </w:rPr>
              <w:t>C</w:t>
            </w:r>
            <w:r w:rsidRPr="00B80BA8">
              <w:rPr>
                <w:i/>
                <w:sz w:val="18"/>
              </w:rPr>
              <w:t xml:space="preserve">  (functional modification of feature)</w:t>
            </w:r>
            <w:r w:rsidRPr="00B80BA8">
              <w:rPr>
                <w:i/>
                <w:sz w:val="18"/>
              </w:rPr>
              <w:br/>
            </w:r>
            <w:r w:rsidRPr="00B80BA8">
              <w:rPr>
                <w:b/>
                <w:i/>
                <w:sz w:val="18"/>
              </w:rPr>
              <w:t>D</w:t>
            </w:r>
            <w:r w:rsidRPr="00B80BA8">
              <w:rPr>
                <w:i/>
                <w:sz w:val="18"/>
              </w:rPr>
              <w:t xml:space="preserve">  (editorial modification)</w:t>
            </w:r>
          </w:p>
          <w:p w14:paraId="4891A7E2" w14:textId="77777777" w:rsidR="006264C5" w:rsidRPr="00B80BA8" w:rsidRDefault="001E19AB">
            <w:pPr>
              <w:pStyle w:val="CRCoverPage"/>
            </w:pPr>
            <w:r w:rsidRPr="00B80BA8">
              <w:rPr>
                <w:sz w:val="18"/>
              </w:rPr>
              <w:t>Detailed explanations of the above categories can</w:t>
            </w:r>
            <w:r w:rsidRPr="00B80BA8">
              <w:rPr>
                <w:sz w:val="18"/>
              </w:rPr>
              <w:br/>
              <w:t xml:space="preserve">be found in 3GPP </w:t>
            </w:r>
            <w:hyperlink r:id="rId11" w:history="1">
              <w:r w:rsidRPr="00B80BA8">
                <w:rPr>
                  <w:rStyle w:val="Hyperlink"/>
                  <w:sz w:val="18"/>
                </w:rPr>
                <w:t>TR 21.900</w:t>
              </w:r>
            </w:hyperlink>
            <w:r w:rsidRPr="00B80BA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E25F1F" w14:textId="77777777" w:rsidR="006264C5" w:rsidRPr="00B80BA8" w:rsidRDefault="001E19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80BA8">
              <w:rPr>
                <w:i/>
                <w:sz w:val="18"/>
              </w:rPr>
              <w:t xml:space="preserve">Use </w:t>
            </w:r>
            <w:r w:rsidRPr="00B80BA8">
              <w:rPr>
                <w:i/>
                <w:sz w:val="18"/>
                <w:u w:val="single"/>
              </w:rPr>
              <w:t>one</w:t>
            </w:r>
            <w:r w:rsidRPr="00B80BA8">
              <w:rPr>
                <w:i/>
                <w:sz w:val="18"/>
              </w:rPr>
              <w:t xml:space="preserve"> of the following releases:</w:t>
            </w:r>
            <w:r w:rsidRPr="00B80BA8">
              <w:rPr>
                <w:i/>
                <w:sz w:val="18"/>
              </w:rPr>
              <w:br/>
              <w:t>Rel-8</w:t>
            </w:r>
            <w:r w:rsidRPr="00B80BA8">
              <w:rPr>
                <w:i/>
                <w:sz w:val="18"/>
              </w:rPr>
              <w:tab/>
              <w:t>(Release 8)</w:t>
            </w:r>
            <w:r w:rsidRPr="00B80BA8">
              <w:rPr>
                <w:i/>
                <w:sz w:val="18"/>
              </w:rPr>
              <w:br/>
              <w:t>Rel-9</w:t>
            </w:r>
            <w:r w:rsidRPr="00B80BA8">
              <w:rPr>
                <w:i/>
                <w:sz w:val="18"/>
              </w:rPr>
              <w:tab/>
              <w:t>(Release 9)</w:t>
            </w:r>
            <w:r w:rsidRPr="00B80BA8">
              <w:rPr>
                <w:i/>
                <w:sz w:val="18"/>
              </w:rPr>
              <w:br/>
              <w:t>Rel-10</w:t>
            </w:r>
            <w:r w:rsidRPr="00B80BA8">
              <w:rPr>
                <w:i/>
                <w:sz w:val="18"/>
              </w:rPr>
              <w:tab/>
              <w:t>(Release 10)</w:t>
            </w:r>
            <w:r w:rsidRPr="00B80BA8">
              <w:rPr>
                <w:i/>
                <w:sz w:val="18"/>
              </w:rPr>
              <w:br/>
              <w:t>Rel-11</w:t>
            </w:r>
            <w:r w:rsidRPr="00B80BA8">
              <w:rPr>
                <w:i/>
                <w:sz w:val="18"/>
              </w:rPr>
              <w:tab/>
              <w:t>(Release 11)</w:t>
            </w:r>
            <w:r w:rsidRPr="00B80BA8">
              <w:rPr>
                <w:i/>
                <w:sz w:val="18"/>
              </w:rPr>
              <w:br/>
              <w:t>Rel-12</w:t>
            </w:r>
            <w:r w:rsidRPr="00B80BA8">
              <w:rPr>
                <w:i/>
                <w:sz w:val="18"/>
              </w:rPr>
              <w:tab/>
              <w:t>(Release 12)</w:t>
            </w:r>
            <w:r w:rsidRPr="00B80BA8">
              <w:rPr>
                <w:i/>
                <w:sz w:val="18"/>
              </w:rPr>
              <w:br/>
            </w:r>
            <w:bookmarkStart w:id="0" w:name="OLE_LINK1"/>
            <w:r w:rsidRPr="00B80BA8">
              <w:rPr>
                <w:i/>
                <w:sz w:val="18"/>
              </w:rPr>
              <w:t>Rel-13</w:t>
            </w:r>
            <w:r w:rsidRPr="00B80BA8">
              <w:rPr>
                <w:i/>
                <w:sz w:val="18"/>
              </w:rPr>
              <w:tab/>
              <w:t>(Release 13)</w:t>
            </w:r>
            <w:bookmarkEnd w:id="0"/>
            <w:r w:rsidRPr="00B80BA8">
              <w:rPr>
                <w:i/>
                <w:sz w:val="18"/>
              </w:rPr>
              <w:br/>
              <w:t>Rel-14</w:t>
            </w:r>
            <w:r w:rsidRPr="00B80BA8">
              <w:rPr>
                <w:i/>
                <w:sz w:val="18"/>
              </w:rPr>
              <w:tab/>
              <w:t>(Release 14)</w:t>
            </w:r>
            <w:r w:rsidRPr="00B80BA8">
              <w:rPr>
                <w:i/>
                <w:sz w:val="18"/>
              </w:rPr>
              <w:br/>
              <w:t>Rel-15</w:t>
            </w:r>
            <w:r w:rsidRPr="00B80BA8">
              <w:rPr>
                <w:i/>
                <w:sz w:val="18"/>
              </w:rPr>
              <w:tab/>
              <w:t>(Release 15)</w:t>
            </w:r>
            <w:r w:rsidRPr="00B80BA8">
              <w:rPr>
                <w:i/>
                <w:sz w:val="18"/>
              </w:rPr>
              <w:br/>
              <w:t>Rel-16</w:t>
            </w:r>
            <w:r w:rsidRPr="00B80BA8">
              <w:rPr>
                <w:i/>
                <w:sz w:val="18"/>
              </w:rPr>
              <w:tab/>
              <w:t>(Release 16)</w:t>
            </w:r>
          </w:p>
        </w:tc>
      </w:tr>
      <w:tr w:rsidR="006264C5" w:rsidRPr="00B80BA8" w14:paraId="018B24B6" w14:textId="77777777">
        <w:tblPrEx>
          <w:tblLook w:val="04A0" w:firstRow="1" w:lastRow="0" w:firstColumn="1" w:lastColumn="0" w:noHBand="0" w:noVBand="1"/>
        </w:tblPrEx>
        <w:tc>
          <w:tcPr>
            <w:tcW w:w="1843" w:type="dxa"/>
          </w:tcPr>
          <w:p w14:paraId="7F6810AB" w14:textId="77777777" w:rsidR="006264C5" w:rsidRPr="00B80BA8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5477F7" w14:textId="77777777" w:rsidR="006264C5" w:rsidRPr="00B80BA8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 w:rsidRPr="00B80BA8" w14:paraId="37B792C4" w14:textId="77777777">
        <w:tblPrEx>
          <w:tblLook w:val="04A0" w:firstRow="1" w:lastRow="0" w:firstColumn="1" w:lastColumn="0" w:noHBand="0" w:noVBand="1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0C15C2" w14:textId="77777777" w:rsidR="006264C5" w:rsidRPr="00B80BA8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80BA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BA3CC" w14:textId="77777777" w:rsidR="006264C5" w:rsidRPr="00B80BA8" w:rsidRDefault="002842B0" w:rsidP="00F90184">
            <w:pPr>
              <w:pStyle w:val="CRCoverPage"/>
              <w:tabs>
                <w:tab w:val="left" w:pos="2626"/>
              </w:tabs>
              <w:spacing w:after="0"/>
              <w:rPr>
                <w:lang w:eastAsia="zh-CN"/>
              </w:rPr>
            </w:pPr>
            <w:r w:rsidRPr="00B80BA8">
              <w:rPr>
                <w:rFonts w:eastAsia="SimSun" w:hint="eastAsia"/>
                <w:lang w:eastAsia="zh-CN"/>
              </w:rPr>
              <w:t xml:space="preserve">The </w:t>
            </w:r>
            <w:r w:rsidR="006D23FC" w:rsidRPr="00B80BA8">
              <w:rPr>
                <w:rFonts w:eastAsia="SimSun"/>
                <w:lang w:eastAsia="zh-CN"/>
              </w:rPr>
              <w:t>conclusions of KI#1 and KI#2 for FS_XRM are</w:t>
            </w:r>
            <w:r w:rsidRPr="00B80BA8">
              <w:rPr>
                <w:rFonts w:eastAsia="SimSun" w:hint="eastAsia"/>
                <w:lang w:eastAsia="zh-CN"/>
              </w:rPr>
              <w:t xml:space="preserve"> described in TR 23.700-60 in clause</w:t>
            </w:r>
            <w:r w:rsidR="004605C4" w:rsidRPr="00B80BA8">
              <w:rPr>
                <w:rFonts w:eastAsia="SimSun"/>
                <w:lang w:eastAsia="zh-CN"/>
              </w:rPr>
              <w:t>s</w:t>
            </w:r>
            <w:r w:rsidRPr="00B80BA8">
              <w:rPr>
                <w:rFonts w:eastAsia="SimSun" w:hint="eastAsia"/>
                <w:lang w:eastAsia="zh-CN"/>
              </w:rPr>
              <w:t xml:space="preserve"> 8.1 and 8.2.</w:t>
            </w:r>
            <w:r w:rsidR="006D23FC" w:rsidRPr="00B80BA8">
              <w:rPr>
                <w:rFonts w:eastAsia="SimSun" w:hint="eastAsia"/>
                <w:lang w:eastAsia="zh-CN"/>
              </w:rPr>
              <w:t xml:space="preserve"> </w:t>
            </w:r>
            <w:r w:rsidR="004605C4" w:rsidRPr="00B80BA8">
              <w:rPr>
                <w:rFonts w:eastAsia="SimSun"/>
                <w:lang w:eastAsia="zh-CN"/>
              </w:rPr>
              <w:t>To</w:t>
            </w:r>
            <w:r w:rsidR="006D23FC" w:rsidRPr="00B80BA8">
              <w:rPr>
                <w:rFonts w:eastAsia="SimSun" w:hint="eastAsia"/>
                <w:lang w:eastAsia="zh-CN"/>
              </w:rPr>
              <w:t xml:space="preserve"> </w:t>
            </w:r>
            <w:r w:rsidR="006D23FC" w:rsidRPr="00B80BA8">
              <w:rPr>
                <w:rFonts w:eastAsia="SimSun"/>
                <w:lang w:eastAsia="zh-CN"/>
              </w:rPr>
              <w:t>include</w:t>
            </w:r>
            <w:r w:rsidR="006D23FC" w:rsidRPr="00B80BA8">
              <w:rPr>
                <w:rFonts w:eastAsia="SimSun" w:hint="eastAsia"/>
                <w:lang w:eastAsia="zh-CN"/>
              </w:rPr>
              <w:t xml:space="preserve"> these </w:t>
            </w:r>
            <w:r w:rsidR="006D23FC" w:rsidRPr="00B80BA8">
              <w:rPr>
                <w:rFonts w:eastAsia="SimSun"/>
                <w:lang w:eastAsia="zh-CN"/>
              </w:rPr>
              <w:t>aspects</w:t>
            </w:r>
            <w:r w:rsidR="006D23FC" w:rsidRPr="00B80BA8">
              <w:rPr>
                <w:rFonts w:eastAsia="SimSun" w:hint="eastAsia"/>
                <w:lang w:eastAsia="zh-CN"/>
              </w:rPr>
              <w:t xml:space="preserve"> in TS 23.501, this paper propose</w:t>
            </w:r>
            <w:r w:rsidR="004605C4" w:rsidRPr="00B80BA8">
              <w:rPr>
                <w:rFonts w:eastAsia="SimSun"/>
                <w:lang w:eastAsia="zh-CN"/>
              </w:rPr>
              <w:t>s</w:t>
            </w:r>
            <w:r w:rsidR="006D23FC" w:rsidRPr="00B80BA8">
              <w:rPr>
                <w:rFonts w:eastAsia="SimSun" w:hint="eastAsia"/>
                <w:lang w:eastAsia="zh-CN"/>
              </w:rPr>
              <w:t xml:space="preserve"> to introduce a new clause for the general description of policy </w:t>
            </w:r>
            <w:r w:rsidR="006D23FC" w:rsidRPr="00B80BA8">
              <w:rPr>
                <w:rFonts w:eastAsia="SimSun"/>
                <w:lang w:eastAsia="zh-CN"/>
              </w:rPr>
              <w:t>enhancement</w:t>
            </w:r>
            <w:r w:rsidR="006D23FC" w:rsidRPr="00B80BA8">
              <w:rPr>
                <w:rFonts w:eastAsia="SimSun" w:hint="eastAsia"/>
                <w:lang w:eastAsia="zh-CN"/>
              </w:rPr>
              <w:t xml:space="preserve"> to support </w:t>
            </w:r>
            <w:r w:rsidR="000C6245" w:rsidRPr="00B80BA8">
              <w:rPr>
                <w:rFonts w:eastAsia="SimSun"/>
                <w:lang w:eastAsia="zh-CN"/>
              </w:rPr>
              <w:t xml:space="preserve">delivery of </w:t>
            </w:r>
            <w:r w:rsidR="006D23FC" w:rsidRPr="00B80BA8">
              <w:rPr>
                <w:rFonts w:eastAsia="SimSun"/>
                <w:lang w:eastAsia="zh-CN"/>
              </w:rPr>
              <w:t xml:space="preserve">multi-modality </w:t>
            </w:r>
            <w:r w:rsidR="000C6245" w:rsidRPr="00B80BA8">
              <w:rPr>
                <w:rFonts w:eastAsia="SimSun"/>
                <w:lang w:eastAsia="zh-CN"/>
              </w:rPr>
              <w:t>services</w:t>
            </w:r>
            <w:r w:rsidR="006D23FC" w:rsidRPr="00B80BA8">
              <w:rPr>
                <w:lang w:eastAsia="zh-CN"/>
              </w:rPr>
              <w:t>,</w:t>
            </w:r>
            <w:r w:rsidR="006D23FC" w:rsidRPr="00B80BA8">
              <w:rPr>
                <w:rFonts w:eastAsia="SimSun" w:hint="eastAsia"/>
                <w:lang w:eastAsia="zh-CN"/>
              </w:rPr>
              <w:t xml:space="preserve"> and some related </w:t>
            </w:r>
            <w:r w:rsidR="006D23FC" w:rsidRPr="00B80BA8">
              <w:rPr>
                <w:rFonts w:eastAsia="SimSun"/>
                <w:lang w:eastAsia="zh-CN"/>
              </w:rPr>
              <w:t>clause</w:t>
            </w:r>
            <w:r w:rsidR="006D23FC" w:rsidRPr="00B80BA8">
              <w:rPr>
                <w:rFonts w:eastAsia="SimSun" w:hint="eastAsia"/>
                <w:lang w:eastAsia="zh-CN"/>
              </w:rPr>
              <w:t xml:space="preserve"> update.</w:t>
            </w:r>
            <w:r w:rsidR="00662ED7" w:rsidRPr="00B80BA8">
              <w:rPr>
                <w:rFonts w:eastAsia="SimSun"/>
                <w:lang w:eastAsia="zh-CN"/>
              </w:rPr>
              <w:t xml:space="preserve"> </w:t>
            </w:r>
          </w:p>
        </w:tc>
      </w:tr>
      <w:tr w:rsidR="006264C5" w:rsidRPr="00B80BA8" w14:paraId="4DF6968C" w14:textId="77777777">
        <w:tblPrEx>
          <w:tblLook w:val="04A0" w:firstRow="1" w:lastRow="0" w:firstColumn="1" w:lastColumn="0" w:noHBand="0" w:noVBand="1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631E3" w14:textId="77777777" w:rsidR="006264C5" w:rsidRPr="00B80BA8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348C48" w14:textId="77777777" w:rsidR="006264C5" w:rsidRPr="00B80BA8" w:rsidRDefault="006264C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6264C5" w:rsidRPr="00B80BA8" w14:paraId="43E4409D" w14:textId="77777777">
        <w:tblPrEx>
          <w:tblLook w:val="04A0" w:firstRow="1" w:lastRow="0" w:firstColumn="1" w:lastColumn="0" w:noHBand="0" w:noVBand="1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A6463" w14:textId="77777777" w:rsidR="006264C5" w:rsidRPr="00B80BA8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80BA8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E9D02E" w14:textId="77777777" w:rsidR="00632643" w:rsidRPr="00B80BA8" w:rsidRDefault="00817FB6" w:rsidP="006D23FC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 w:rsidRPr="00B80BA8">
              <w:rPr>
                <w:rFonts w:eastAsia="SimSun" w:hint="eastAsia"/>
                <w:lang w:eastAsia="zh-CN"/>
              </w:rPr>
              <w:t xml:space="preserve">A </w:t>
            </w:r>
            <w:r w:rsidRPr="00B80BA8">
              <w:rPr>
                <w:rFonts w:eastAsia="SimSun"/>
                <w:lang w:eastAsia="zh-CN"/>
              </w:rPr>
              <w:t xml:space="preserve">general description about </w:t>
            </w:r>
            <w:r w:rsidR="006D23FC" w:rsidRPr="00B80BA8">
              <w:rPr>
                <w:rFonts w:eastAsia="SimSun" w:hint="eastAsia"/>
                <w:lang w:eastAsia="zh-CN"/>
              </w:rPr>
              <w:t xml:space="preserve">policy </w:t>
            </w:r>
            <w:r w:rsidR="006D23FC" w:rsidRPr="00B80BA8">
              <w:rPr>
                <w:rFonts w:eastAsia="SimSun"/>
                <w:lang w:eastAsia="zh-CN"/>
              </w:rPr>
              <w:t>enhancement</w:t>
            </w:r>
            <w:r w:rsidR="006D23FC" w:rsidRPr="00B80BA8">
              <w:rPr>
                <w:rFonts w:eastAsia="SimSun" w:hint="eastAsia"/>
                <w:lang w:eastAsia="zh-CN"/>
              </w:rPr>
              <w:t xml:space="preserve"> to support </w:t>
            </w:r>
            <w:r w:rsidR="006D23FC" w:rsidRPr="00B80BA8">
              <w:rPr>
                <w:rFonts w:eastAsia="SimSun"/>
                <w:lang w:eastAsia="zh-CN"/>
              </w:rPr>
              <w:t xml:space="preserve">multi-modal </w:t>
            </w:r>
            <w:r w:rsidR="000C6245" w:rsidRPr="00B80BA8">
              <w:rPr>
                <w:rFonts w:eastAsia="SimSun"/>
                <w:lang w:eastAsia="zh-CN"/>
              </w:rPr>
              <w:t>services</w:t>
            </w:r>
            <w:r w:rsidR="00632643" w:rsidRPr="00B80BA8">
              <w:rPr>
                <w:rFonts w:eastAsia="SimSun" w:hint="eastAsia"/>
                <w:lang w:eastAsia="zh-CN"/>
              </w:rPr>
              <w:t>.</w:t>
            </w:r>
            <w:r w:rsidR="006D23FC" w:rsidRPr="00B80BA8">
              <w:rPr>
                <w:rFonts w:eastAsia="SimSun" w:hint="eastAsia"/>
                <w:lang w:eastAsia="zh-CN"/>
              </w:rPr>
              <w:t xml:space="preserve"> </w:t>
            </w:r>
            <w:r w:rsidR="00632643" w:rsidRPr="00B80BA8">
              <w:rPr>
                <w:rFonts w:eastAsia="SimSun" w:hint="eastAsia"/>
                <w:lang w:eastAsia="zh-CN"/>
              </w:rPr>
              <w:t xml:space="preserve">Related </w:t>
            </w:r>
            <w:r w:rsidR="00632643" w:rsidRPr="00B80BA8">
              <w:rPr>
                <w:rFonts w:eastAsia="SimSun"/>
                <w:lang w:eastAsia="zh-CN"/>
              </w:rPr>
              <w:t>clause</w:t>
            </w:r>
            <w:r w:rsidR="00632643" w:rsidRPr="00B80BA8">
              <w:rPr>
                <w:rFonts w:eastAsia="SimSun" w:hint="eastAsia"/>
                <w:lang w:eastAsia="zh-CN"/>
              </w:rPr>
              <w:t xml:space="preserve"> </w:t>
            </w:r>
            <w:r w:rsidR="006D23FC" w:rsidRPr="00B80BA8">
              <w:rPr>
                <w:rFonts w:eastAsia="SimSun" w:hint="eastAsia"/>
                <w:lang w:eastAsia="zh-CN"/>
              </w:rPr>
              <w:t>update.</w:t>
            </w:r>
          </w:p>
        </w:tc>
      </w:tr>
      <w:tr w:rsidR="006264C5" w:rsidRPr="00B80BA8" w14:paraId="7BC5A6A3" w14:textId="77777777">
        <w:tblPrEx>
          <w:tblLook w:val="04A0" w:firstRow="1" w:lastRow="0" w:firstColumn="1" w:lastColumn="0" w:noHBand="0" w:noVBand="1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FA0F3" w14:textId="77777777" w:rsidR="006264C5" w:rsidRPr="00B80BA8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1E62EA" w14:textId="77777777" w:rsidR="006264C5" w:rsidRPr="00B80BA8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 w:rsidRPr="00B80BA8" w14:paraId="67AE5AF0" w14:textId="77777777">
        <w:tblPrEx>
          <w:tblLook w:val="04A0" w:firstRow="1" w:lastRow="0" w:firstColumn="1" w:lastColumn="0" w:noHBand="0" w:noVBand="1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96B053" w14:textId="77777777" w:rsidR="006264C5" w:rsidRPr="00B80BA8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80BA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75CC1" w14:textId="77777777" w:rsidR="006264C5" w:rsidRPr="00B80BA8" w:rsidRDefault="00ED3EB2" w:rsidP="0073776A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 w:rsidRPr="00B80BA8">
              <w:rPr>
                <w:rFonts w:eastAsia="SimSun" w:hint="eastAsia"/>
                <w:lang w:eastAsia="zh-CN"/>
              </w:rPr>
              <w:t>M</w:t>
            </w:r>
            <w:r w:rsidR="0073776A" w:rsidRPr="00B80BA8">
              <w:rPr>
                <w:rFonts w:eastAsia="SimSun" w:hint="eastAsia"/>
                <w:lang w:eastAsia="zh-CN"/>
              </w:rPr>
              <w:t>ulti-modal services</w:t>
            </w:r>
            <w:r w:rsidR="000C6245" w:rsidRPr="00B80BA8">
              <w:rPr>
                <w:rFonts w:eastAsia="SimSun"/>
                <w:lang w:eastAsia="zh-CN"/>
              </w:rPr>
              <w:t xml:space="preserve"> delivery</w:t>
            </w:r>
            <w:r w:rsidR="0073776A" w:rsidRPr="00B80BA8">
              <w:rPr>
                <w:rFonts w:eastAsia="SimSun" w:hint="eastAsia"/>
                <w:lang w:eastAsia="zh-CN"/>
              </w:rPr>
              <w:t xml:space="preserve"> cannot be supported</w:t>
            </w:r>
            <w:r w:rsidR="000C6245" w:rsidRPr="00B80BA8">
              <w:rPr>
                <w:rFonts w:eastAsia="SimSun"/>
                <w:lang w:eastAsia="zh-CN"/>
              </w:rPr>
              <w:t xml:space="preserve"> using PCC</w:t>
            </w:r>
            <w:r w:rsidR="0073776A" w:rsidRPr="00B80BA8">
              <w:rPr>
                <w:rFonts w:eastAsia="SimSun" w:hint="eastAsia"/>
                <w:lang w:eastAsia="zh-CN"/>
              </w:rPr>
              <w:t>.</w:t>
            </w:r>
          </w:p>
        </w:tc>
      </w:tr>
      <w:tr w:rsidR="006264C5" w:rsidRPr="00B80BA8" w14:paraId="7853080F" w14:textId="77777777">
        <w:tblPrEx>
          <w:tblLook w:val="04A0" w:firstRow="1" w:lastRow="0" w:firstColumn="1" w:lastColumn="0" w:noHBand="0" w:noVBand="1"/>
        </w:tblPrEx>
        <w:tc>
          <w:tcPr>
            <w:tcW w:w="2694" w:type="dxa"/>
            <w:gridSpan w:val="2"/>
          </w:tcPr>
          <w:p w14:paraId="26E388B9" w14:textId="77777777" w:rsidR="006264C5" w:rsidRPr="00B80BA8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00EB64" w14:textId="77777777" w:rsidR="006264C5" w:rsidRPr="00B80BA8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 w:rsidRPr="00B80BA8" w14:paraId="49C89B8B" w14:textId="77777777">
        <w:tblPrEx>
          <w:tblLook w:val="04A0" w:firstRow="1" w:lastRow="0" w:firstColumn="1" w:lastColumn="0" w:noHBand="0" w:noVBand="1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691227" w14:textId="77777777" w:rsidR="006264C5" w:rsidRPr="00B80BA8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80BA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EA1F88" w14:textId="77777777" w:rsidR="006264C5" w:rsidRPr="00B80BA8" w:rsidRDefault="00632643" w:rsidP="009050A4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 w:rsidRPr="00B80BA8">
              <w:rPr>
                <w:rFonts w:eastAsia="SimSun" w:hint="eastAsia"/>
                <w:lang w:eastAsia="zh-CN"/>
              </w:rPr>
              <w:t>5.</w:t>
            </w:r>
            <w:r w:rsidR="009050A4" w:rsidRPr="00B80BA8">
              <w:rPr>
                <w:rFonts w:eastAsia="SimSun" w:hint="eastAsia"/>
                <w:lang w:eastAsia="zh-CN"/>
              </w:rPr>
              <w:t>37.X</w:t>
            </w:r>
            <w:r w:rsidR="003A100E" w:rsidRPr="00B80BA8">
              <w:rPr>
                <w:lang w:eastAsia="ko-KR"/>
              </w:rPr>
              <w:t>(new)</w:t>
            </w:r>
          </w:p>
        </w:tc>
      </w:tr>
      <w:tr w:rsidR="006264C5" w:rsidRPr="00B80BA8" w14:paraId="51C13DE5" w14:textId="77777777">
        <w:tblPrEx>
          <w:tblLook w:val="04A0" w:firstRow="1" w:lastRow="0" w:firstColumn="1" w:lastColumn="0" w:noHBand="0" w:noVBand="1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3F625" w14:textId="77777777" w:rsidR="006264C5" w:rsidRPr="00B80BA8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06AA55" w14:textId="77777777" w:rsidR="006264C5" w:rsidRPr="00B80BA8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 w:rsidRPr="00B80BA8" w14:paraId="5BA9CB1F" w14:textId="77777777">
        <w:tblPrEx>
          <w:tblLook w:val="04A0" w:firstRow="1" w:lastRow="0" w:firstColumn="1" w:lastColumn="0" w:noHBand="0" w:noVBand="1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704AD0" w14:textId="77777777" w:rsidR="006264C5" w:rsidRPr="00B80BA8" w:rsidRDefault="00626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F2F87C" w14:textId="77777777" w:rsidR="006264C5" w:rsidRPr="00B80BA8" w:rsidRDefault="001E19A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80BA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338EAE" w14:textId="77777777" w:rsidR="006264C5" w:rsidRPr="00B80BA8" w:rsidRDefault="001E19A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80BA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7F576B1" w14:textId="77777777" w:rsidR="006264C5" w:rsidRPr="00B80BA8" w:rsidRDefault="006264C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D710BC" w14:textId="77777777" w:rsidR="006264C5" w:rsidRPr="00B80BA8" w:rsidRDefault="006264C5">
            <w:pPr>
              <w:pStyle w:val="CRCoverPage"/>
              <w:spacing w:after="0"/>
              <w:ind w:left="99"/>
            </w:pPr>
          </w:p>
        </w:tc>
      </w:tr>
      <w:tr w:rsidR="006264C5" w:rsidRPr="00B80BA8" w14:paraId="14AA0AF6" w14:textId="77777777">
        <w:tblPrEx>
          <w:tblLook w:val="04A0" w:firstRow="1" w:lastRow="0" w:firstColumn="1" w:lastColumn="0" w:noHBand="0" w:noVBand="1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E24166" w14:textId="77777777" w:rsidR="006264C5" w:rsidRPr="00B80BA8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80BA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F3B76D" w14:textId="77777777" w:rsidR="006264C5" w:rsidRPr="00B80BA8" w:rsidRDefault="006264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D0B47B" w14:textId="77777777" w:rsidR="006264C5" w:rsidRPr="00B80BA8" w:rsidRDefault="001E19A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80BA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A88B08" w14:textId="77777777" w:rsidR="006264C5" w:rsidRPr="00B80BA8" w:rsidRDefault="001E19AB">
            <w:pPr>
              <w:pStyle w:val="CRCoverPage"/>
              <w:tabs>
                <w:tab w:val="right" w:pos="2893"/>
              </w:tabs>
              <w:spacing w:after="0"/>
            </w:pPr>
            <w:r w:rsidRPr="00B80BA8">
              <w:t xml:space="preserve"> Other core specifications</w:t>
            </w:r>
            <w:r w:rsidRPr="00B80BA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7C29" w14:textId="77777777" w:rsidR="006264C5" w:rsidRPr="00B80BA8" w:rsidRDefault="001E19AB">
            <w:pPr>
              <w:pStyle w:val="CRCoverPage"/>
              <w:spacing w:after="0"/>
              <w:ind w:left="99"/>
            </w:pPr>
            <w:r w:rsidRPr="00B80BA8">
              <w:t xml:space="preserve">TS/TR ... CR ... </w:t>
            </w:r>
          </w:p>
        </w:tc>
      </w:tr>
      <w:tr w:rsidR="006264C5" w:rsidRPr="00B80BA8" w14:paraId="2E111512" w14:textId="77777777">
        <w:tblPrEx>
          <w:tblLook w:val="04A0" w:firstRow="1" w:lastRow="0" w:firstColumn="1" w:lastColumn="0" w:noHBand="0" w:noVBand="1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33F94" w14:textId="77777777" w:rsidR="006264C5" w:rsidRPr="00B80BA8" w:rsidRDefault="001E19AB">
            <w:pPr>
              <w:pStyle w:val="CRCoverPage"/>
              <w:spacing w:after="0"/>
              <w:rPr>
                <w:b/>
                <w:i/>
              </w:rPr>
            </w:pPr>
            <w:r w:rsidRPr="00B80BA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5B0429" w14:textId="77777777" w:rsidR="006264C5" w:rsidRPr="00B80BA8" w:rsidRDefault="006264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BB41E1" w14:textId="77777777" w:rsidR="006264C5" w:rsidRPr="00B80BA8" w:rsidRDefault="001E19A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80BA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2DB3C4A" w14:textId="77777777" w:rsidR="006264C5" w:rsidRPr="00B80BA8" w:rsidRDefault="001E19AB">
            <w:pPr>
              <w:pStyle w:val="CRCoverPage"/>
              <w:spacing w:after="0"/>
            </w:pPr>
            <w:r w:rsidRPr="00B80BA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A4BDC5" w14:textId="77777777" w:rsidR="006264C5" w:rsidRPr="00B80BA8" w:rsidRDefault="001E19AB">
            <w:pPr>
              <w:pStyle w:val="CRCoverPage"/>
              <w:spacing w:after="0"/>
              <w:ind w:left="99"/>
            </w:pPr>
            <w:r w:rsidRPr="00B80BA8">
              <w:t xml:space="preserve">TS/TR ... CR ... </w:t>
            </w:r>
          </w:p>
        </w:tc>
      </w:tr>
      <w:tr w:rsidR="006264C5" w:rsidRPr="00B80BA8" w14:paraId="010C3496" w14:textId="77777777">
        <w:tblPrEx>
          <w:tblLook w:val="04A0" w:firstRow="1" w:lastRow="0" w:firstColumn="1" w:lastColumn="0" w:noHBand="0" w:noVBand="1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621998" w14:textId="77777777" w:rsidR="006264C5" w:rsidRPr="00B80BA8" w:rsidRDefault="001E19AB">
            <w:pPr>
              <w:pStyle w:val="CRCoverPage"/>
              <w:spacing w:after="0"/>
              <w:rPr>
                <w:b/>
                <w:i/>
              </w:rPr>
            </w:pPr>
            <w:r w:rsidRPr="00B80BA8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7CD60E" w14:textId="77777777" w:rsidR="006264C5" w:rsidRPr="00B80BA8" w:rsidRDefault="006264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2C97E7" w14:textId="77777777" w:rsidR="006264C5" w:rsidRPr="00B80BA8" w:rsidRDefault="001E19A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80BA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CC30F6" w14:textId="77777777" w:rsidR="006264C5" w:rsidRPr="00B80BA8" w:rsidRDefault="001E19AB">
            <w:pPr>
              <w:pStyle w:val="CRCoverPage"/>
              <w:spacing w:after="0"/>
            </w:pPr>
            <w:r w:rsidRPr="00B80BA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7F4879" w14:textId="77777777" w:rsidR="006264C5" w:rsidRPr="00B80BA8" w:rsidRDefault="001E19AB">
            <w:pPr>
              <w:pStyle w:val="CRCoverPage"/>
              <w:spacing w:after="0"/>
              <w:ind w:left="99"/>
            </w:pPr>
            <w:r w:rsidRPr="00B80BA8">
              <w:t xml:space="preserve">TS/TR ... CR ... </w:t>
            </w:r>
          </w:p>
        </w:tc>
      </w:tr>
      <w:tr w:rsidR="006264C5" w:rsidRPr="00B80BA8" w14:paraId="3991F15C" w14:textId="77777777">
        <w:tblPrEx>
          <w:tblLook w:val="04A0" w:firstRow="1" w:lastRow="0" w:firstColumn="1" w:lastColumn="0" w:noHBand="0" w:noVBand="1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9FDE3" w14:textId="77777777" w:rsidR="006264C5" w:rsidRPr="00B80BA8" w:rsidRDefault="006264C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9DCB6D" w14:textId="77777777" w:rsidR="006264C5" w:rsidRPr="00B80BA8" w:rsidRDefault="006264C5">
            <w:pPr>
              <w:pStyle w:val="CRCoverPage"/>
              <w:spacing w:after="0"/>
            </w:pPr>
          </w:p>
        </w:tc>
      </w:tr>
      <w:tr w:rsidR="006264C5" w:rsidRPr="00B80BA8" w14:paraId="3F3E9BB2" w14:textId="77777777">
        <w:tblPrEx>
          <w:tblLook w:val="04A0" w:firstRow="1" w:lastRow="0" w:firstColumn="1" w:lastColumn="0" w:noHBand="0" w:noVBand="1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E52B51" w14:textId="77777777" w:rsidR="006264C5" w:rsidRPr="00B80BA8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80BA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BB948D" w14:textId="77777777" w:rsidR="006264C5" w:rsidRPr="00B80BA8" w:rsidRDefault="006264C5">
            <w:pPr>
              <w:pStyle w:val="CRCoverPage"/>
              <w:spacing w:after="0"/>
              <w:ind w:left="100"/>
            </w:pPr>
          </w:p>
        </w:tc>
      </w:tr>
    </w:tbl>
    <w:p w14:paraId="5FE7D786" w14:textId="77777777" w:rsidR="006264C5" w:rsidRPr="00B80BA8" w:rsidRDefault="006264C5">
      <w:pPr>
        <w:pStyle w:val="CRCoverPage"/>
        <w:spacing w:after="0"/>
        <w:rPr>
          <w:sz w:val="8"/>
          <w:szCs w:val="8"/>
        </w:rPr>
      </w:pPr>
    </w:p>
    <w:p w14:paraId="5C44240B" w14:textId="77777777" w:rsidR="006264C5" w:rsidRPr="00B80BA8" w:rsidRDefault="006264C5">
      <w:pPr>
        <w:sectPr w:rsidR="006264C5" w:rsidRPr="00B80BA8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D279735" w14:textId="77777777" w:rsidR="006264C5" w:rsidRPr="00B80BA8" w:rsidRDefault="001E19AB">
      <w:pPr>
        <w:pStyle w:val="Heading2"/>
        <w:jc w:val="center"/>
        <w:rPr>
          <w:color w:val="FF0000"/>
        </w:rPr>
      </w:pPr>
      <w:r w:rsidRPr="00B80BA8">
        <w:rPr>
          <w:color w:val="FF0000"/>
        </w:rPr>
        <w:lastRenderedPageBreak/>
        <w:t>&lt;&lt;&lt; Start of changes</w:t>
      </w:r>
      <w:r w:rsidRPr="00B80BA8">
        <w:rPr>
          <w:rFonts w:hint="eastAsia"/>
          <w:color w:val="FF0000"/>
          <w:lang w:eastAsia="zh-CN"/>
        </w:rPr>
        <w:t>, all the texts are new</w:t>
      </w:r>
      <w:r w:rsidRPr="00B80BA8">
        <w:rPr>
          <w:color w:val="FF0000"/>
        </w:rPr>
        <w:t xml:space="preserve"> &gt;&gt;&gt;</w:t>
      </w:r>
    </w:p>
    <w:p w14:paraId="32E0A498" w14:textId="77777777" w:rsidR="003A100E" w:rsidRPr="00B80BA8" w:rsidRDefault="003A100E" w:rsidP="003A100E">
      <w:pPr>
        <w:pStyle w:val="Heading3"/>
        <w:ind w:left="709" w:hanging="709"/>
      </w:pPr>
      <w:bookmarkStart w:id="1" w:name="_Toc51769125"/>
      <w:bookmarkStart w:id="2" w:name="_Toc11137165"/>
      <w:bookmarkStart w:id="3" w:name="_Toc27846628"/>
      <w:bookmarkStart w:id="4" w:name="_Toc36187756"/>
      <w:bookmarkStart w:id="5" w:name="_Toc59095475"/>
      <w:bookmarkStart w:id="6" w:name="_Toc27846554"/>
      <w:bookmarkStart w:id="7" w:name="_Toc20149834"/>
      <w:bookmarkStart w:id="8" w:name="_Toc47342502"/>
      <w:bookmarkStart w:id="9" w:name="_Toc59095553"/>
      <w:bookmarkStart w:id="10" w:name="_Toc51769202"/>
      <w:bookmarkStart w:id="11" w:name="_Toc45183583"/>
      <w:bookmarkStart w:id="12" w:name="_Toc47342425"/>
      <w:bookmarkStart w:id="13" w:name="_Toc45183660"/>
      <w:bookmarkStart w:id="14" w:name="_Toc5026447"/>
      <w:bookmarkStart w:id="15" w:name="_Toc36187679"/>
      <w:bookmarkStart w:id="16" w:name="_Toc20149762"/>
      <w:r w:rsidRPr="00B80BA8">
        <w:rPr>
          <w:rFonts w:hint="eastAsia"/>
        </w:rPr>
        <w:t>5</w:t>
      </w:r>
      <w:r w:rsidRPr="00B80BA8">
        <w:t>.</w:t>
      </w:r>
      <w:r w:rsidR="00935A8E" w:rsidRPr="00B80BA8">
        <w:rPr>
          <w:rFonts w:eastAsia="SimSun" w:hint="eastAsia"/>
          <w:lang w:eastAsia="zh-CN"/>
        </w:rPr>
        <w:t>37</w:t>
      </w:r>
      <w:r w:rsidRPr="00B80BA8">
        <w:t>.</w:t>
      </w:r>
      <w:r w:rsidR="00935A8E" w:rsidRPr="00B80BA8">
        <w:rPr>
          <w:rFonts w:eastAsia="SimSun" w:hint="eastAsia"/>
          <w:lang w:eastAsia="zh-CN"/>
        </w:rPr>
        <w:t>X</w:t>
      </w:r>
      <w:r w:rsidRPr="00B80BA8">
        <w:t xml:space="preserve"> </w:t>
      </w:r>
      <w:r w:rsidR="00054A25" w:rsidRPr="00B80BA8">
        <w:rPr>
          <w:rFonts w:eastAsia="SimSun" w:hint="eastAsia"/>
          <w:lang w:eastAsia="zh-CN"/>
        </w:rPr>
        <w:tab/>
      </w:r>
      <w:r w:rsidRPr="00B80BA8">
        <w:rPr>
          <w:rFonts w:eastAsia="SimSun"/>
          <w:lang w:eastAsia="zh-CN"/>
        </w:rPr>
        <w:t xml:space="preserve">Policy control enhancements to support multi-modal </w:t>
      </w:r>
      <w:r w:rsidR="00D55E1F" w:rsidRPr="00B80BA8">
        <w:rPr>
          <w:rFonts w:eastAsia="SimSun"/>
          <w:lang w:eastAsia="zh-CN"/>
        </w:rPr>
        <w:t xml:space="preserve">services </w:t>
      </w:r>
    </w:p>
    <w:p w14:paraId="6F173AF9" w14:textId="77777777" w:rsidR="00781BE2" w:rsidRPr="00B80BA8" w:rsidRDefault="00E643CB" w:rsidP="00781BE2">
      <w:pPr>
        <w:rPr>
          <w:rFonts w:eastAsia="SimSun"/>
          <w:lang w:eastAsia="zh-CN"/>
        </w:rPr>
      </w:pPr>
      <w:r w:rsidRPr="00B80BA8">
        <w:rPr>
          <w:rFonts w:eastAsia="SimSun" w:hint="eastAsia"/>
          <w:lang w:eastAsia="zh-CN"/>
        </w:rPr>
        <w:t xml:space="preserve">Multi-modal services consist of </w:t>
      </w:r>
      <w:r w:rsidR="00781BE2" w:rsidRPr="00B80BA8">
        <w:rPr>
          <w:rFonts w:eastAsia="SimSun"/>
          <w:lang w:eastAsia="zh-CN"/>
        </w:rPr>
        <w:t xml:space="preserve">several data </w:t>
      </w:r>
      <w:r w:rsidRPr="00B80BA8">
        <w:rPr>
          <w:rFonts w:eastAsia="SimSun" w:hint="eastAsia"/>
          <w:lang w:eastAsia="zh-CN"/>
        </w:rPr>
        <w:t>flows</w:t>
      </w:r>
      <w:r w:rsidR="00696978" w:rsidRPr="00B80BA8">
        <w:rPr>
          <w:rFonts w:eastAsia="SimSun"/>
          <w:lang w:eastAsia="zh-CN"/>
        </w:rPr>
        <w:t xml:space="preserve"> </w:t>
      </w:r>
      <w:r w:rsidR="006F4E33" w:rsidRPr="00B80BA8">
        <w:rPr>
          <w:rFonts w:eastAsia="SimSun"/>
          <w:lang w:eastAsia="zh-CN"/>
        </w:rPr>
        <w:t>(named as multi-modal flows)</w:t>
      </w:r>
      <w:r w:rsidR="00CE07C4" w:rsidRPr="00B80BA8">
        <w:rPr>
          <w:rFonts w:eastAsia="SimSun"/>
          <w:lang w:eastAsia="zh-CN"/>
        </w:rPr>
        <w:t xml:space="preserve"> </w:t>
      </w:r>
      <w:r w:rsidRPr="00B80BA8">
        <w:rPr>
          <w:rFonts w:eastAsia="SimSun" w:hint="eastAsia"/>
          <w:lang w:eastAsia="zh-CN"/>
        </w:rPr>
        <w:t xml:space="preserve">that </w:t>
      </w:r>
      <w:r w:rsidR="00781BE2" w:rsidRPr="00B80BA8">
        <w:rPr>
          <w:rFonts w:eastAsia="SimSun" w:hint="eastAsia"/>
          <w:lang w:eastAsia="zh-CN"/>
        </w:rPr>
        <w:t xml:space="preserve">related </w:t>
      </w:r>
      <w:r w:rsidR="00781BE2" w:rsidRPr="00B80BA8">
        <w:rPr>
          <w:rFonts w:eastAsia="SimSun"/>
          <w:lang w:eastAsia="zh-CN"/>
        </w:rPr>
        <w:t>to each other and may come from different sources</w:t>
      </w:r>
      <w:r w:rsidRPr="00B80BA8">
        <w:rPr>
          <w:rFonts w:eastAsia="SimSun" w:hint="eastAsia"/>
          <w:lang w:eastAsia="zh-CN"/>
        </w:rPr>
        <w:t>.</w:t>
      </w:r>
      <w:r w:rsidR="00056C4F" w:rsidRPr="00B80BA8">
        <w:rPr>
          <w:rFonts w:eastAsia="SimSun" w:hint="eastAsia"/>
          <w:lang w:eastAsia="zh-CN"/>
        </w:rPr>
        <w:t xml:space="preserve"> </w:t>
      </w:r>
      <w:r w:rsidR="00781BE2" w:rsidRPr="00B80BA8">
        <w:rPr>
          <w:rFonts w:eastAsia="SimSun"/>
          <w:lang w:eastAsia="zh-CN"/>
        </w:rPr>
        <w:t xml:space="preserve">Each data </w:t>
      </w:r>
      <w:r w:rsidR="00CE07C4" w:rsidRPr="00B80BA8">
        <w:rPr>
          <w:rFonts w:eastAsia="SimSun"/>
          <w:lang w:eastAsia="zh-CN"/>
        </w:rPr>
        <w:t>flow</w:t>
      </w:r>
      <w:r w:rsidR="00781BE2" w:rsidRPr="00B80BA8">
        <w:rPr>
          <w:rFonts w:eastAsia="SimSun"/>
          <w:lang w:eastAsia="zh-CN"/>
        </w:rPr>
        <w:t xml:space="preserve"> (single-modal data) may be seen as one type of data (for example audio, video, positioning, haptic data) associated with the same communication service.</w:t>
      </w:r>
      <w:r w:rsidR="002B4B91" w:rsidRPr="00B80BA8">
        <w:rPr>
          <w:rFonts w:eastAsia="SimSun"/>
          <w:lang w:eastAsia="zh-CN"/>
        </w:rPr>
        <w:t xml:space="preserve"> </w:t>
      </w:r>
      <w:r w:rsidR="00781BE2" w:rsidRPr="00B80BA8">
        <w:rPr>
          <w:rFonts w:eastAsia="SimSun"/>
          <w:lang w:eastAsia="zh-CN"/>
        </w:rPr>
        <w:t xml:space="preserve">Data </w:t>
      </w:r>
      <w:r w:rsidR="00CE07C4" w:rsidRPr="00B80BA8">
        <w:rPr>
          <w:rFonts w:eastAsia="SimSun"/>
          <w:lang w:eastAsia="zh-CN"/>
        </w:rPr>
        <w:t>flow</w:t>
      </w:r>
      <w:r w:rsidR="00781BE2" w:rsidRPr="00B80BA8">
        <w:rPr>
          <w:rFonts w:eastAsia="SimSun"/>
          <w:lang w:eastAsia="zh-CN"/>
        </w:rPr>
        <w:t>s that comprise a multi</w:t>
      </w:r>
      <w:r w:rsidR="00AE37F1" w:rsidRPr="00B80BA8">
        <w:rPr>
          <w:rFonts w:eastAsia="SimSun"/>
          <w:lang w:eastAsia="zh-CN"/>
        </w:rPr>
        <w:t>-</w:t>
      </w:r>
      <w:r w:rsidR="00781BE2" w:rsidRPr="00B80BA8">
        <w:rPr>
          <w:rFonts w:eastAsia="SimSun"/>
          <w:lang w:eastAsia="zh-CN"/>
        </w:rPr>
        <w:t>modal service may come from a single UE, either via a single device or</w:t>
      </w:r>
      <w:r w:rsidR="00D42978" w:rsidRPr="00B80BA8">
        <w:rPr>
          <w:rFonts w:eastAsia="SimSun"/>
          <w:lang w:eastAsia="zh-CN"/>
        </w:rPr>
        <w:t xml:space="preserve"> via</w:t>
      </w:r>
      <w:r w:rsidR="00781BE2" w:rsidRPr="00B80BA8">
        <w:rPr>
          <w:rFonts w:eastAsia="SimSun"/>
          <w:lang w:eastAsia="zh-CN"/>
        </w:rPr>
        <w:t xml:space="preserve"> multiple devices connected to </w:t>
      </w:r>
      <w:r w:rsidR="00D42978" w:rsidRPr="00B80BA8">
        <w:rPr>
          <w:rFonts w:eastAsia="SimSun"/>
          <w:lang w:eastAsia="zh-CN"/>
        </w:rPr>
        <w:t>the</w:t>
      </w:r>
      <w:r w:rsidR="00781BE2" w:rsidRPr="00B80BA8">
        <w:rPr>
          <w:rFonts w:eastAsia="SimSun"/>
          <w:lang w:eastAsia="zh-CN"/>
        </w:rPr>
        <w:t xml:space="preserve"> single UE that can access the 5GS, or from multiple UEs. </w:t>
      </w:r>
    </w:p>
    <w:p w14:paraId="693E67E7" w14:textId="77777777" w:rsidR="00781BE2" w:rsidRPr="00B80BA8" w:rsidRDefault="006F4E33" w:rsidP="00781BE2">
      <w:pPr>
        <w:rPr>
          <w:rFonts w:eastAsia="SimSun"/>
          <w:lang w:eastAsia="zh-CN"/>
        </w:rPr>
      </w:pPr>
      <w:r w:rsidRPr="00B80BA8">
        <w:rPr>
          <w:rFonts w:eastAsia="SimSun"/>
          <w:lang w:eastAsia="zh-CN"/>
        </w:rPr>
        <w:t>For the single UE case, t</w:t>
      </w:r>
      <w:r w:rsidR="00781BE2" w:rsidRPr="00B80BA8">
        <w:rPr>
          <w:rFonts w:eastAsia="SimSun"/>
          <w:lang w:eastAsia="zh-CN"/>
        </w:rPr>
        <w:t>he expected multi</w:t>
      </w:r>
      <w:r w:rsidR="00AE37F1" w:rsidRPr="00B80BA8">
        <w:rPr>
          <w:rFonts w:eastAsia="SimSun"/>
          <w:lang w:eastAsia="zh-CN"/>
        </w:rPr>
        <w:t>-</w:t>
      </w:r>
      <w:r w:rsidR="00781BE2" w:rsidRPr="00B80BA8">
        <w:rPr>
          <w:rFonts w:eastAsia="SimSun"/>
          <w:lang w:eastAsia="zh-CN"/>
        </w:rPr>
        <w:t xml:space="preserve">modal application behaviour is that those data </w:t>
      </w:r>
      <w:r w:rsidR="00CE07C4" w:rsidRPr="00B80BA8">
        <w:rPr>
          <w:rFonts w:eastAsia="SimSun"/>
          <w:lang w:eastAsia="zh-CN"/>
        </w:rPr>
        <w:t>flow</w:t>
      </w:r>
      <w:r w:rsidR="00781BE2" w:rsidRPr="00B80BA8">
        <w:rPr>
          <w:rFonts w:eastAsia="SimSun"/>
          <w:lang w:eastAsia="zh-CN"/>
        </w:rPr>
        <w:t xml:space="preserve">s that are closely related and require strong application coordination for correct delivery of </w:t>
      </w:r>
      <w:r w:rsidRPr="00B80BA8">
        <w:rPr>
          <w:rFonts w:eastAsia="SimSun"/>
          <w:lang w:eastAsia="zh-CN"/>
        </w:rPr>
        <w:t>the</w:t>
      </w:r>
      <w:r w:rsidR="002B4B91" w:rsidRPr="00B80BA8">
        <w:rPr>
          <w:rFonts w:eastAsia="SimSun"/>
          <w:lang w:eastAsia="zh-CN"/>
        </w:rPr>
        <w:t xml:space="preserve"> </w:t>
      </w:r>
      <w:r w:rsidR="00781BE2" w:rsidRPr="00B80BA8">
        <w:rPr>
          <w:rFonts w:eastAsia="SimSun"/>
          <w:lang w:eastAsia="zh-CN"/>
        </w:rPr>
        <w:t>multi-modal application</w:t>
      </w:r>
      <w:r w:rsidR="002B4B91" w:rsidRPr="00B80BA8">
        <w:rPr>
          <w:rFonts w:eastAsia="SimSun"/>
          <w:lang w:eastAsia="zh-CN"/>
        </w:rPr>
        <w:t xml:space="preserve"> </w:t>
      </w:r>
      <w:r w:rsidRPr="00B80BA8">
        <w:rPr>
          <w:rFonts w:eastAsia="SimSun"/>
          <w:lang w:eastAsia="zh-CN"/>
        </w:rPr>
        <w:t>data</w:t>
      </w:r>
      <w:r w:rsidR="00781BE2" w:rsidRPr="00B80BA8">
        <w:rPr>
          <w:rFonts w:eastAsia="SimSun"/>
          <w:lang w:eastAsia="zh-CN"/>
        </w:rPr>
        <w:t>, are transmitted in a single PDU session.</w:t>
      </w:r>
    </w:p>
    <w:p w14:paraId="1A24F617" w14:textId="77777777" w:rsidR="00056C4F" w:rsidRPr="00B80BA8" w:rsidRDefault="00056C4F" w:rsidP="00056C4F">
      <w:pPr>
        <w:pStyle w:val="B1"/>
        <w:rPr>
          <w:rFonts w:eastAsia="SimSun"/>
          <w:lang w:eastAsia="zh-CN"/>
        </w:rPr>
      </w:pPr>
      <w:r w:rsidRPr="00B80BA8">
        <w:rPr>
          <w:rFonts w:eastAsia="SimSun" w:hint="eastAsia"/>
          <w:lang w:eastAsia="zh-CN"/>
        </w:rPr>
        <w:t>-</w:t>
      </w:r>
      <w:r w:rsidRPr="00B80BA8">
        <w:rPr>
          <w:rFonts w:eastAsia="SimSun" w:hint="eastAsia"/>
          <w:lang w:eastAsia="zh-CN"/>
        </w:rPr>
        <w:tab/>
      </w:r>
      <w:r w:rsidR="00370D43" w:rsidRPr="00B80BA8">
        <w:rPr>
          <w:rFonts w:eastAsia="SimSun"/>
          <w:lang w:eastAsia="zh-CN"/>
        </w:rPr>
        <w:t xml:space="preserve">The </w:t>
      </w:r>
      <w:proofErr w:type="spellStart"/>
      <w:r w:rsidR="00496473" w:rsidRPr="00B80BA8">
        <w:rPr>
          <w:rFonts w:eastAsia="SimSun"/>
          <w:lang w:eastAsia="zh-CN"/>
        </w:rPr>
        <w:t>Nnef_AFsessionWithQoS</w:t>
      </w:r>
      <w:proofErr w:type="spellEnd"/>
      <w:r w:rsidRPr="00B80BA8">
        <w:rPr>
          <w:rFonts w:eastAsia="SimSun" w:hint="eastAsia"/>
          <w:lang w:eastAsia="zh-CN"/>
        </w:rPr>
        <w:t xml:space="preserve"> service </w:t>
      </w:r>
      <w:r w:rsidRPr="00B80BA8">
        <w:rPr>
          <w:rFonts w:eastAsia="SimSun"/>
          <w:lang w:eastAsia="zh-CN"/>
        </w:rPr>
        <w:t>allow</w:t>
      </w:r>
      <w:r w:rsidR="00370D43" w:rsidRPr="00B80BA8">
        <w:rPr>
          <w:rFonts w:eastAsia="SimSun"/>
          <w:lang w:eastAsia="zh-CN"/>
        </w:rPr>
        <w:t>s</w:t>
      </w:r>
      <w:r w:rsidRPr="00B80BA8">
        <w:rPr>
          <w:rFonts w:eastAsia="SimSun"/>
          <w:lang w:eastAsia="zh-CN"/>
        </w:rPr>
        <w:t xml:space="preserve"> the AF to provide, at the same time, service requirements,</w:t>
      </w:r>
      <w:r w:rsidR="00A90809" w:rsidRPr="00B80BA8">
        <w:rPr>
          <w:rFonts w:eastAsia="SimSun"/>
          <w:lang w:eastAsia="zh-CN"/>
        </w:rPr>
        <w:t xml:space="preserve"> for each media that comprise the multi</w:t>
      </w:r>
      <w:r w:rsidR="00AE37F1" w:rsidRPr="00B80BA8">
        <w:rPr>
          <w:rFonts w:eastAsia="SimSun"/>
          <w:lang w:eastAsia="zh-CN"/>
        </w:rPr>
        <w:t>-</w:t>
      </w:r>
      <w:r w:rsidR="00A90809" w:rsidRPr="00B80BA8">
        <w:rPr>
          <w:rFonts w:eastAsia="SimSun"/>
          <w:lang w:eastAsia="zh-CN"/>
        </w:rPr>
        <w:t>modal service</w:t>
      </w:r>
      <w:r w:rsidRPr="00B80BA8">
        <w:rPr>
          <w:rFonts w:eastAsia="SimSun"/>
          <w:lang w:eastAsia="zh-CN"/>
        </w:rPr>
        <w:t xml:space="preserve">, </w:t>
      </w:r>
      <w:r w:rsidR="006F4E33" w:rsidRPr="00B80BA8">
        <w:rPr>
          <w:rFonts w:eastAsia="SimSun"/>
          <w:lang w:eastAsia="zh-CN"/>
        </w:rPr>
        <w:t>a</w:t>
      </w:r>
      <w:r w:rsidR="006F4E33" w:rsidRPr="00B80BA8">
        <w:rPr>
          <w:lang w:eastAsia="zh-CN"/>
        </w:rPr>
        <w:t xml:space="preserve"> M</w:t>
      </w:r>
      <w:r w:rsidR="006F4E33" w:rsidRPr="00B80BA8">
        <w:rPr>
          <w:rFonts w:eastAsia="SimSun"/>
          <w:lang w:eastAsia="zh-CN"/>
        </w:rPr>
        <w:t xml:space="preserve">ulti-modal </w:t>
      </w:r>
      <w:r w:rsidR="006F4E33" w:rsidRPr="00B80BA8">
        <w:rPr>
          <w:lang w:eastAsia="zh-CN"/>
        </w:rPr>
        <w:t>S</w:t>
      </w:r>
      <w:r w:rsidR="006F4E33" w:rsidRPr="00B80BA8">
        <w:rPr>
          <w:rFonts w:eastAsia="SimSun"/>
          <w:lang w:eastAsia="zh-CN"/>
        </w:rPr>
        <w:t xml:space="preserve">ervice ID </w:t>
      </w:r>
      <w:r w:rsidRPr="00B80BA8">
        <w:rPr>
          <w:rFonts w:eastAsia="SimSun"/>
          <w:lang w:eastAsia="zh-CN"/>
        </w:rPr>
        <w:t>and QoS monitoring</w:t>
      </w:r>
      <w:r w:rsidRPr="00B80BA8">
        <w:rPr>
          <w:rFonts w:eastAsia="SimSun" w:hint="eastAsia"/>
          <w:lang w:eastAsia="zh-CN"/>
        </w:rPr>
        <w:t xml:space="preserve"> </w:t>
      </w:r>
      <w:r w:rsidR="006F4E33" w:rsidRPr="00B80BA8">
        <w:rPr>
          <w:rFonts w:eastAsia="SimSun"/>
          <w:lang w:eastAsia="zh-CN"/>
        </w:rPr>
        <w:t>requirements</w:t>
      </w:r>
      <w:r w:rsidR="00CE1449" w:rsidRPr="00B80BA8">
        <w:rPr>
          <w:rFonts w:eastAsia="SimSun"/>
          <w:lang w:eastAsia="zh-CN"/>
        </w:rPr>
        <w:t xml:space="preserve"> </w:t>
      </w:r>
      <w:r w:rsidRPr="00B80BA8">
        <w:rPr>
          <w:rFonts w:eastAsia="SimSun"/>
          <w:lang w:eastAsia="zh-CN"/>
        </w:rPr>
        <w:t xml:space="preserve">for multiple IP data flows associated to a multi-modal </w:t>
      </w:r>
      <w:r w:rsidR="006F4E33" w:rsidRPr="00B80BA8">
        <w:rPr>
          <w:rFonts w:eastAsia="SimSun"/>
          <w:lang w:eastAsia="zh-CN"/>
        </w:rPr>
        <w:t>service</w:t>
      </w:r>
      <w:r w:rsidRPr="00B80BA8">
        <w:rPr>
          <w:rFonts w:eastAsia="SimSun"/>
          <w:lang w:eastAsia="zh-CN"/>
        </w:rPr>
        <w:t>.</w:t>
      </w:r>
    </w:p>
    <w:p w14:paraId="17019CC9" w14:textId="77777777" w:rsidR="00056C4F" w:rsidRPr="00B80BA8" w:rsidRDefault="00056C4F" w:rsidP="00A90809">
      <w:pPr>
        <w:pStyle w:val="B2"/>
        <w:rPr>
          <w:rFonts w:eastAsia="SimSun"/>
          <w:lang w:eastAsia="zh-CN"/>
        </w:rPr>
      </w:pPr>
      <w:r w:rsidRPr="00B80BA8">
        <w:rPr>
          <w:rFonts w:eastAsia="SimSun"/>
          <w:lang w:eastAsia="zh-CN"/>
        </w:rPr>
        <w:t>-</w:t>
      </w:r>
      <w:r w:rsidRPr="00B80BA8">
        <w:rPr>
          <w:rFonts w:eastAsia="SimSun"/>
          <w:lang w:eastAsia="zh-CN"/>
        </w:rPr>
        <w:tab/>
      </w:r>
      <w:r w:rsidR="00A90809" w:rsidRPr="00B80BA8">
        <w:rPr>
          <w:rFonts w:eastAsia="SimSun"/>
          <w:lang w:eastAsia="zh-CN"/>
        </w:rPr>
        <w:t>The AF may provide to the PCF a</w:t>
      </w:r>
      <w:r w:rsidR="00EA14FA" w:rsidRPr="00B80BA8">
        <w:rPr>
          <w:lang w:eastAsia="zh-CN"/>
        </w:rPr>
        <w:t xml:space="preserve"> </w:t>
      </w:r>
      <w:r w:rsidR="006F4E33" w:rsidRPr="00B80BA8">
        <w:rPr>
          <w:lang w:eastAsia="zh-CN"/>
        </w:rPr>
        <w:t>M</w:t>
      </w:r>
      <w:r w:rsidR="006F4E33" w:rsidRPr="00B80BA8">
        <w:rPr>
          <w:rFonts w:eastAsia="SimSun"/>
          <w:lang w:eastAsia="zh-CN"/>
        </w:rPr>
        <w:t xml:space="preserve">ulti-modal </w:t>
      </w:r>
      <w:r w:rsidR="006F4E33" w:rsidRPr="00B80BA8">
        <w:rPr>
          <w:lang w:eastAsia="zh-CN"/>
        </w:rPr>
        <w:t>S</w:t>
      </w:r>
      <w:r w:rsidR="006F4E33" w:rsidRPr="00B80BA8">
        <w:rPr>
          <w:rFonts w:eastAsia="SimSun"/>
          <w:lang w:eastAsia="zh-CN"/>
        </w:rPr>
        <w:t>ervice ID</w:t>
      </w:r>
      <w:r w:rsidR="00A90809" w:rsidRPr="00B80BA8">
        <w:rPr>
          <w:rFonts w:eastAsia="SimSun"/>
          <w:lang w:eastAsia="zh-CN"/>
        </w:rPr>
        <w:t>, as</w:t>
      </w:r>
      <w:r w:rsidR="00A90809" w:rsidRPr="00B80BA8" w:rsidDel="002A04A7">
        <w:rPr>
          <w:rFonts w:eastAsia="SimSun"/>
          <w:lang w:eastAsia="zh-CN"/>
        </w:rPr>
        <w:t xml:space="preserve"> </w:t>
      </w:r>
      <w:r w:rsidR="00A90809" w:rsidRPr="00B80BA8">
        <w:rPr>
          <w:rFonts w:eastAsia="SimSun"/>
          <w:lang w:eastAsia="zh-CN"/>
        </w:rPr>
        <w:t xml:space="preserve">an explicit indication that the application </w:t>
      </w:r>
      <w:r w:rsidR="006F4E33" w:rsidRPr="00B80BA8">
        <w:rPr>
          <w:lang w:eastAsia="zh-CN"/>
        </w:rPr>
        <w:t>traffics</w:t>
      </w:r>
      <w:r w:rsidR="008B582B" w:rsidRPr="00B80BA8">
        <w:rPr>
          <w:lang w:eastAsia="zh-CN"/>
        </w:rPr>
        <w:t xml:space="preserve"> </w:t>
      </w:r>
      <w:r w:rsidR="006F4E33" w:rsidRPr="00B80BA8">
        <w:rPr>
          <w:lang w:eastAsia="zh-CN"/>
        </w:rPr>
        <w:t>are</w:t>
      </w:r>
      <w:r w:rsidR="006F4E33" w:rsidRPr="00B80BA8">
        <w:rPr>
          <w:rFonts w:eastAsia="SimSun"/>
          <w:lang w:eastAsia="zh-CN"/>
        </w:rPr>
        <w:t xml:space="preserve"> relate</w:t>
      </w:r>
      <w:r w:rsidR="006F4E33" w:rsidRPr="00B80BA8">
        <w:rPr>
          <w:lang w:eastAsia="zh-CN"/>
        </w:rPr>
        <w:t>d</w:t>
      </w:r>
      <w:r w:rsidR="00A90809" w:rsidRPr="00B80BA8">
        <w:rPr>
          <w:rFonts w:eastAsia="SimSun"/>
          <w:lang w:eastAsia="zh-CN"/>
        </w:rPr>
        <w:t xml:space="preserve"> to a multi</w:t>
      </w:r>
      <w:r w:rsidR="00DF73B5" w:rsidRPr="00B80BA8">
        <w:rPr>
          <w:rFonts w:eastAsia="SimSun"/>
          <w:lang w:eastAsia="zh-CN"/>
        </w:rPr>
        <w:t>-</w:t>
      </w:r>
      <w:r w:rsidR="00A90809" w:rsidRPr="00B80BA8">
        <w:rPr>
          <w:rFonts w:eastAsia="SimSun"/>
          <w:lang w:eastAsia="zh-CN"/>
        </w:rPr>
        <w:t>modal service. The PCF may use this information to derive the correct PCC rules and apply QoS policies for data flows that are part of a specific multi</w:t>
      </w:r>
      <w:r w:rsidR="00DF73B5" w:rsidRPr="00B80BA8">
        <w:rPr>
          <w:rFonts w:eastAsia="SimSun"/>
          <w:lang w:eastAsia="zh-CN"/>
        </w:rPr>
        <w:t>-</w:t>
      </w:r>
      <w:r w:rsidR="00A90809" w:rsidRPr="00B80BA8">
        <w:rPr>
          <w:rFonts w:eastAsia="SimSun"/>
          <w:lang w:eastAsia="zh-CN"/>
        </w:rPr>
        <w:t>modal application.</w:t>
      </w:r>
    </w:p>
    <w:p w14:paraId="33E888FC" w14:textId="77777777" w:rsidR="00056C4F" w:rsidRPr="00B80BA8" w:rsidRDefault="00056C4F" w:rsidP="000B40CD">
      <w:pPr>
        <w:pStyle w:val="B2"/>
        <w:rPr>
          <w:rFonts w:eastAsia="SimSun"/>
          <w:lang w:eastAsia="zh-CN"/>
        </w:rPr>
      </w:pPr>
      <w:r w:rsidRPr="00B80BA8">
        <w:rPr>
          <w:rFonts w:eastAsia="SimSun"/>
          <w:lang w:eastAsia="zh-CN"/>
        </w:rPr>
        <w:t>-</w:t>
      </w:r>
      <w:r w:rsidRPr="00B80BA8">
        <w:rPr>
          <w:rFonts w:eastAsia="SimSun"/>
          <w:lang w:eastAsia="zh-CN"/>
        </w:rPr>
        <w:tab/>
      </w:r>
      <w:r w:rsidR="00E355A3" w:rsidRPr="00B80BA8">
        <w:rPr>
          <w:rFonts w:eastAsia="SimSun"/>
          <w:lang w:eastAsia="zh-CN"/>
        </w:rPr>
        <w:t xml:space="preserve">The </w:t>
      </w:r>
      <w:r w:rsidRPr="00B80BA8">
        <w:rPr>
          <w:rFonts w:eastAsia="SimSun"/>
          <w:lang w:eastAsia="zh-CN"/>
        </w:rPr>
        <w:t xml:space="preserve">AF may provide QoS monitoring requirement for </w:t>
      </w:r>
      <w:r w:rsidR="00E355A3" w:rsidRPr="00B80BA8">
        <w:rPr>
          <w:rFonts w:eastAsia="SimSun"/>
          <w:lang w:eastAsia="zh-CN"/>
        </w:rPr>
        <w:t>data flows associated to a multi</w:t>
      </w:r>
      <w:r w:rsidR="00DF73B5" w:rsidRPr="00B80BA8">
        <w:rPr>
          <w:rFonts w:eastAsia="SimSun"/>
          <w:lang w:eastAsia="zh-CN"/>
        </w:rPr>
        <w:t>-</w:t>
      </w:r>
      <w:r w:rsidR="00E355A3" w:rsidRPr="00B80BA8">
        <w:rPr>
          <w:rFonts w:eastAsia="SimSun"/>
          <w:lang w:eastAsia="zh-CN"/>
        </w:rPr>
        <w:t xml:space="preserve">modal </w:t>
      </w:r>
      <w:r w:rsidR="006F4E33" w:rsidRPr="00B80BA8">
        <w:rPr>
          <w:rFonts w:eastAsia="SimSun"/>
          <w:lang w:eastAsia="zh-CN"/>
        </w:rPr>
        <w:t>service</w:t>
      </w:r>
      <w:r w:rsidRPr="00B80BA8">
        <w:rPr>
          <w:rFonts w:eastAsia="SimSun"/>
          <w:lang w:eastAsia="zh-CN"/>
        </w:rPr>
        <w:t xml:space="preserve"> to the PCF</w:t>
      </w:r>
      <w:r w:rsidR="00E355A3" w:rsidRPr="00B80BA8">
        <w:rPr>
          <w:rFonts w:eastAsia="SimSun"/>
          <w:lang w:eastAsia="zh-CN"/>
        </w:rPr>
        <w:t xml:space="preserve"> (either directly or via NEF)</w:t>
      </w:r>
      <w:r w:rsidRPr="00B80BA8">
        <w:rPr>
          <w:rFonts w:eastAsia="SimSun"/>
          <w:lang w:eastAsia="zh-CN"/>
        </w:rPr>
        <w:t xml:space="preserve">. </w:t>
      </w:r>
      <w:r w:rsidR="000B40CD" w:rsidRPr="00B80BA8">
        <w:rPr>
          <w:rFonts w:eastAsia="SimSun"/>
          <w:lang w:eastAsia="zh-CN"/>
        </w:rPr>
        <w:t>The PCF generates the authorized QoS Monitoring policy for th</w:t>
      </w:r>
      <w:r w:rsidR="00314D91" w:rsidRPr="00B80BA8">
        <w:rPr>
          <w:rFonts w:eastAsia="SimSun"/>
          <w:lang w:eastAsia="zh-CN"/>
        </w:rPr>
        <w:t>es</w:t>
      </w:r>
      <w:r w:rsidR="000B40CD" w:rsidRPr="00B80BA8">
        <w:rPr>
          <w:rFonts w:eastAsia="SimSun"/>
          <w:lang w:eastAsia="zh-CN"/>
        </w:rPr>
        <w:t>e service data flows.</w:t>
      </w:r>
    </w:p>
    <w:p w14:paraId="7ADC0DB3" w14:textId="77777777" w:rsidR="005677E6" w:rsidRPr="00B80BA8" w:rsidRDefault="006F4E33">
      <w:pPr>
        <w:pStyle w:val="EditorsNote"/>
        <w:rPr>
          <w:lang w:eastAsia="zh-CN"/>
        </w:rPr>
      </w:pPr>
      <w:r w:rsidRPr="00B80BA8">
        <w:rPr>
          <w:lang w:eastAsia="zh-CN"/>
        </w:rPr>
        <w:t>Editor’s Note: How to support the QoS monitoring for multimodal flows at the same time is FFS.</w:t>
      </w:r>
    </w:p>
    <w:p w14:paraId="67068A48" w14:textId="77777777" w:rsidR="008F3647" w:rsidRPr="00B80BA8" w:rsidRDefault="008A76B4" w:rsidP="00053922">
      <w:pPr>
        <w:pStyle w:val="B1"/>
        <w:rPr>
          <w:rFonts w:eastAsia="SimSun"/>
          <w:lang w:eastAsia="zh-CN"/>
        </w:rPr>
      </w:pPr>
      <w:r w:rsidRPr="00B80BA8">
        <w:rPr>
          <w:rFonts w:eastAsia="SimSun" w:hint="eastAsia"/>
          <w:lang w:eastAsia="zh-CN"/>
        </w:rPr>
        <w:t>-</w:t>
      </w:r>
      <w:r w:rsidRPr="00B80BA8">
        <w:rPr>
          <w:rFonts w:eastAsia="SimSun" w:hint="eastAsia"/>
          <w:lang w:eastAsia="zh-CN"/>
        </w:rPr>
        <w:tab/>
        <w:t xml:space="preserve">The </w:t>
      </w:r>
      <w:r w:rsidR="006F4E33" w:rsidRPr="00B80BA8">
        <w:rPr>
          <w:rFonts w:eastAsia="SimSun"/>
          <w:lang w:eastAsia="zh-CN"/>
        </w:rPr>
        <w:t>multi-modal</w:t>
      </w:r>
      <w:r w:rsidRPr="00B80BA8">
        <w:rPr>
          <w:rFonts w:eastAsia="SimSun" w:hint="eastAsia"/>
          <w:lang w:eastAsia="zh-CN"/>
        </w:rPr>
        <w:t xml:space="preserve"> </w:t>
      </w:r>
      <w:r w:rsidR="00056191" w:rsidRPr="00B80BA8">
        <w:rPr>
          <w:rFonts w:eastAsia="SimSun"/>
          <w:lang w:eastAsia="zh-CN"/>
        </w:rPr>
        <w:t xml:space="preserve">services </w:t>
      </w:r>
      <w:r w:rsidR="00370D43" w:rsidRPr="00B80BA8">
        <w:rPr>
          <w:rFonts w:eastAsia="SimSun"/>
          <w:lang w:eastAsia="zh-CN"/>
        </w:rPr>
        <w:t>are</w:t>
      </w:r>
      <w:r w:rsidRPr="00B80BA8">
        <w:rPr>
          <w:rFonts w:eastAsia="SimSun" w:hint="eastAsia"/>
          <w:lang w:eastAsia="zh-CN"/>
        </w:rPr>
        <w:t xml:space="preserve"> carried in single PDU session for one UE</w:t>
      </w:r>
      <w:r w:rsidR="00056191" w:rsidRPr="00B80BA8">
        <w:rPr>
          <w:rFonts w:eastAsia="SimSun"/>
          <w:lang w:eastAsia="zh-CN"/>
        </w:rPr>
        <w:t>.</w:t>
      </w:r>
      <w:r w:rsidR="008F3647" w:rsidRPr="00B80BA8">
        <w:rPr>
          <w:rFonts w:eastAsia="SimSun" w:hint="eastAsia"/>
          <w:lang w:eastAsia="zh-CN"/>
        </w:rPr>
        <w:t xml:space="preserve"> </w:t>
      </w:r>
    </w:p>
    <w:p w14:paraId="00F3C88C" w14:textId="77777777" w:rsidR="00DE1217" w:rsidRPr="00B80BA8" w:rsidRDefault="00370D43" w:rsidP="00DE1217">
      <w:pPr>
        <w:rPr>
          <w:rFonts w:eastAsia="SimSun"/>
          <w:lang w:eastAsia="zh-CN"/>
        </w:rPr>
      </w:pPr>
      <w:r w:rsidRPr="00B80BA8">
        <w:rPr>
          <w:rFonts w:eastAsia="SimSun"/>
          <w:lang w:eastAsia="zh-CN"/>
        </w:rPr>
        <w:t xml:space="preserve">In addition to the features that are provided for the case </w:t>
      </w:r>
      <w:r w:rsidR="006F4E33" w:rsidRPr="00B80BA8">
        <w:rPr>
          <w:rFonts w:eastAsia="SimSun"/>
          <w:lang w:eastAsia="zh-CN"/>
        </w:rPr>
        <w:t>that</w:t>
      </w:r>
      <w:r w:rsidRPr="00B80BA8">
        <w:rPr>
          <w:rFonts w:eastAsia="SimSun"/>
          <w:lang w:eastAsia="zh-CN"/>
        </w:rPr>
        <w:t xml:space="preserve"> the flows are associated with a single UE, the following features are provided for the case where the flows are associated with more than one UE</w:t>
      </w:r>
      <w:r w:rsidR="00DE1217" w:rsidRPr="00B80BA8">
        <w:rPr>
          <w:rFonts w:eastAsia="SimSun" w:hint="eastAsia"/>
          <w:lang w:eastAsia="zh-CN"/>
        </w:rPr>
        <w:t>:</w:t>
      </w:r>
    </w:p>
    <w:p w14:paraId="236154EA" w14:textId="77777777" w:rsidR="00B7570D" w:rsidRPr="00B80BA8" w:rsidRDefault="00B7570D" w:rsidP="00B7570D">
      <w:pPr>
        <w:pStyle w:val="B1"/>
        <w:rPr>
          <w:rFonts w:eastAsia="DengXian"/>
        </w:rPr>
      </w:pPr>
      <w:r w:rsidRPr="00B80BA8">
        <w:rPr>
          <w:rFonts w:eastAsia="DengXian" w:hint="eastAsia"/>
          <w:lang w:eastAsia="zh-CN"/>
        </w:rPr>
        <w:t>-</w:t>
      </w:r>
      <w:r w:rsidRPr="00B80BA8">
        <w:rPr>
          <w:rFonts w:eastAsia="DengXian" w:hint="eastAsia"/>
          <w:lang w:eastAsia="zh-CN"/>
        </w:rPr>
        <w:tab/>
      </w:r>
      <w:r w:rsidR="00BD4659" w:rsidRPr="00B80BA8">
        <w:rPr>
          <w:rFonts w:eastAsia="DengXian" w:hint="eastAsia"/>
          <w:lang w:eastAsia="zh-CN"/>
        </w:rPr>
        <w:t>The same DNN/S-NSSAI combination for the multi-</w:t>
      </w:r>
      <w:proofErr w:type="spellStart"/>
      <w:r w:rsidR="00BD4659" w:rsidRPr="00B80BA8">
        <w:rPr>
          <w:rFonts w:eastAsia="DengXian" w:hint="eastAsia"/>
          <w:lang w:eastAsia="zh-CN"/>
        </w:rPr>
        <w:t>modalservice</w:t>
      </w:r>
      <w:proofErr w:type="spellEnd"/>
      <w:r w:rsidR="00BD4659" w:rsidRPr="00B80BA8">
        <w:rPr>
          <w:rFonts w:eastAsia="DengXian" w:hint="eastAsia"/>
          <w:lang w:eastAsia="zh-CN"/>
        </w:rPr>
        <w:t xml:space="preserve"> </w:t>
      </w:r>
      <w:r w:rsidR="00BD4659" w:rsidRPr="00B80BA8">
        <w:rPr>
          <w:rFonts w:eastAsia="DengXian"/>
          <w:lang w:eastAsia="zh-CN"/>
        </w:rPr>
        <w:t>should</w:t>
      </w:r>
      <w:r w:rsidR="00BD4659" w:rsidRPr="00B80BA8">
        <w:rPr>
          <w:rFonts w:eastAsia="DengXian" w:hint="eastAsia"/>
          <w:lang w:eastAsia="zh-CN"/>
        </w:rPr>
        <w:t xml:space="preserve"> be selected among </w:t>
      </w:r>
      <w:r w:rsidR="006F4E33" w:rsidRPr="00B80BA8">
        <w:rPr>
          <w:rFonts w:eastAsia="DengXian"/>
          <w:lang w:eastAsia="zh-CN"/>
        </w:rPr>
        <w:t>the</w:t>
      </w:r>
      <w:r w:rsidR="002B4B91" w:rsidRPr="00B80BA8">
        <w:rPr>
          <w:rFonts w:eastAsia="DengXian"/>
          <w:lang w:eastAsia="zh-CN"/>
        </w:rPr>
        <w:t xml:space="preserve"> </w:t>
      </w:r>
      <w:r w:rsidR="00BD4659" w:rsidRPr="00B80BA8">
        <w:rPr>
          <w:rFonts w:eastAsia="DengXian" w:hint="eastAsia"/>
          <w:lang w:eastAsia="zh-CN"/>
        </w:rPr>
        <w:t>multiple UEs.</w:t>
      </w:r>
      <w:r w:rsidR="002E4A3F" w:rsidRPr="00B80BA8">
        <w:rPr>
          <w:rFonts w:eastAsia="SimSun"/>
          <w:lang w:eastAsia="zh-CN"/>
        </w:rPr>
        <w:t xml:space="preserve"> </w:t>
      </w:r>
      <w:r w:rsidR="003C4003" w:rsidRPr="00B80BA8">
        <w:rPr>
          <w:rFonts w:eastAsia="DengXian" w:hint="eastAsia"/>
          <w:lang w:eastAsia="zh-CN"/>
        </w:rPr>
        <w:t>T</w:t>
      </w:r>
      <w:r w:rsidRPr="00B80BA8">
        <w:rPr>
          <w:rFonts w:eastAsia="DengXian"/>
        </w:rPr>
        <w:t>he URSP Rule evaluation framework</w:t>
      </w:r>
      <w:r w:rsidR="006F4E33" w:rsidRPr="00B80BA8">
        <w:rPr>
          <w:rFonts w:eastAsia="DengXian"/>
        </w:rPr>
        <w:t xml:space="preserve"> is used to ensure that the same DNN/S-NSSAI is selected</w:t>
      </w:r>
      <w:r w:rsidRPr="00B80BA8">
        <w:rPr>
          <w:rFonts w:eastAsia="DengXian"/>
        </w:rPr>
        <w:t>.</w:t>
      </w:r>
    </w:p>
    <w:p w14:paraId="6803555F" w14:textId="77777777" w:rsidR="00662ED7" w:rsidRPr="00B80BA8" w:rsidRDefault="00662ED7" w:rsidP="00662ED7">
      <w:pPr>
        <w:pStyle w:val="B1"/>
        <w:rPr>
          <w:rFonts w:eastAsia="DengXian"/>
        </w:rPr>
      </w:pPr>
      <w:r w:rsidRPr="00B80BA8">
        <w:rPr>
          <w:rFonts w:eastAsia="DengXian"/>
        </w:rPr>
        <w:t>-</w:t>
      </w:r>
      <w:r w:rsidRPr="00B80BA8">
        <w:rPr>
          <w:rFonts w:eastAsia="DengXian"/>
        </w:rPr>
        <w:tab/>
      </w:r>
      <w:r w:rsidR="00DF73B5" w:rsidRPr="00B80BA8">
        <w:rPr>
          <w:rFonts w:eastAsia="DengXian" w:hint="eastAsia"/>
          <w:lang w:eastAsia="zh-CN"/>
        </w:rPr>
        <w:t>T</w:t>
      </w:r>
      <w:r w:rsidRPr="00B80BA8">
        <w:rPr>
          <w:rFonts w:eastAsia="DengXian"/>
        </w:rPr>
        <w:t xml:space="preserve">he AF may allocate the </w:t>
      </w:r>
      <w:r w:rsidR="00EA14FA" w:rsidRPr="00B80BA8">
        <w:rPr>
          <w:rFonts w:eastAsia="DengXian"/>
        </w:rPr>
        <w:t xml:space="preserve">same </w:t>
      </w:r>
      <w:r w:rsidR="006F4E33" w:rsidRPr="00B80BA8">
        <w:rPr>
          <w:rFonts w:eastAsia="DengXian"/>
          <w:lang w:eastAsia="zh-CN"/>
        </w:rPr>
        <w:t>M</w:t>
      </w:r>
      <w:r w:rsidR="006F4E33" w:rsidRPr="00B80BA8">
        <w:rPr>
          <w:rFonts w:eastAsia="DengXian"/>
        </w:rPr>
        <w:t xml:space="preserve">ulti-modal </w:t>
      </w:r>
      <w:r w:rsidR="006F4E33" w:rsidRPr="00B80BA8">
        <w:rPr>
          <w:rFonts w:eastAsia="DengXian"/>
          <w:lang w:eastAsia="zh-CN"/>
        </w:rPr>
        <w:t>S</w:t>
      </w:r>
      <w:r w:rsidR="006F4E33" w:rsidRPr="00B80BA8">
        <w:rPr>
          <w:rFonts w:eastAsia="DengXian"/>
        </w:rPr>
        <w:t xml:space="preserve">ervice </w:t>
      </w:r>
      <w:r w:rsidR="006F4E33" w:rsidRPr="00B80BA8">
        <w:rPr>
          <w:rFonts w:eastAsia="DengXian"/>
          <w:lang w:eastAsia="zh-CN"/>
        </w:rPr>
        <w:t>ID</w:t>
      </w:r>
      <w:r w:rsidRPr="00B80BA8">
        <w:rPr>
          <w:rFonts w:eastAsia="DengXian"/>
        </w:rPr>
        <w:t xml:space="preserve"> to all UE PDU sessions that </w:t>
      </w:r>
      <w:proofErr w:type="spellStart"/>
      <w:r w:rsidRPr="00B80BA8">
        <w:rPr>
          <w:rFonts w:eastAsia="DengXian"/>
        </w:rPr>
        <w:t>componse</w:t>
      </w:r>
      <w:proofErr w:type="spellEnd"/>
      <w:r w:rsidRPr="00B80BA8">
        <w:rPr>
          <w:rFonts w:eastAsia="DengXian"/>
        </w:rPr>
        <w:t xml:space="preserve"> a multi</w:t>
      </w:r>
      <w:r w:rsidR="00DF73B5" w:rsidRPr="00B80BA8">
        <w:rPr>
          <w:rFonts w:eastAsia="DengXian"/>
        </w:rPr>
        <w:t>-</w:t>
      </w:r>
      <w:r w:rsidRPr="00B80BA8">
        <w:rPr>
          <w:rFonts w:eastAsia="DengXian"/>
        </w:rPr>
        <w:t>modal service. The PCF may take this information into account (e.g. to allocate a specific QoS profile) when processing each PDU session independently.</w:t>
      </w:r>
      <w:r w:rsidR="00491594" w:rsidRPr="00B80BA8">
        <w:rPr>
          <w:rFonts w:eastAsia="DengXian"/>
        </w:rPr>
        <w:t xml:space="preserve">  The data flows that contribute to the service experience, but may still be valid stand-alone, may be transmitted over separate PDU sessions from </w:t>
      </w:r>
      <w:proofErr w:type="spellStart"/>
      <w:r w:rsidR="00491594" w:rsidRPr="00B80BA8">
        <w:rPr>
          <w:rFonts w:eastAsia="DengXian"/>
        </w:rPr>
        <w:t>multipe</w:t>
      </w:r>
      <w:proofErr w:type="spellEnd"/>
      <w:r w:rsidR="00491594" w:rsidRPr="00B80BA8">
        <w:rPr>
          <w:rFonts w:eastAsia="DengXian"/>
        </w:rPr>
        <w:t xml:space="preserve"> UEs.</w:t>
      </w:r>
    </w:p>
    <w:p w14:paraId="62EF03F9" w14:textId="77777777" w:rsidR="005677E6" w:rsidRPr="00B80BA8" w:rsidRDefault="005677E6">
      <w:pPr>
        <w:pStyle w:val="B1"/>
        <w:ind w:left="0" w:firstLine="0"/>
        <w:rPr>
          <w:rFonts w:eastAsia="SimSun"/>
          <w:lang w:eastAsia="zh-CN"/>
        </w:rPr>
      </w:pPr>
    </w:p>
    <w:p w14:paraId="0678638B" w14:textId="77777777" w:rsidR="008A76B4" w:rsidRPr="00B80BA8" w:rsidRDefault="008A76B4" w:rsidP="006F21D1">
      <w:pPr>
        <w:pStyle w:val="B1"/>
        <w:rPr>
          <w:rFonts w:eastAsia="SimSun"/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538F772E" w14:textId="77777777" w:rsidR="006264C5" w:rsidRDefault="001E19AB">
      <w:pPr>
        <w:pStyle w:val="Heading2"/>
        <w:jc w:val="center"/>
        <w:rPr>
          <w:color w:val="FF0000"/>
        </w:rPr>
      </w:pPr>
      <w:r w:rsidRPr="00B80BA8">
        <w:rPr>
          <w:color w:val="FF0000"/>
        </w:rPr>
        <w:t>&lt;&lt;&lt; End of changes &gt;&gt;&gt;</w:t>
      </w:r>
    </w:p>
    <w:p w14:paraId="41DBF594" w14:textId="77777777" w:rsidR="006264C5" w:rsidRDefault="006264C5"/>
    <w:sectPr w:rsidR="006264C5" w:rsidSect="006264C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7E8F15" w14:textId="77777777" w:rsidR="00E854F8" w:rsidRDefault="00E854F8" w:rsidP="006264C5">
      <w:pPr>
        <w:spacing w:after="0"/>
      </w:pPr>
      <w:r>
        <w:separator/>
      </w:r>
    </w:p>
  </w:endnote>
  <w:endnote w:type="continuationSeparator" w:id="0">
    <w:p w14:paraId="3656CB18" w14:textId="77777777" w:rsidR="00E854F8" w:rsidRDefault="00E854F8" w:rsidP="006264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76A0" w14:textId="77777777" w:rsidR="00E854F8" w:rsidRDefault="00E854F8">
      <w:pPr>
        <w:spacing w:after="0"/>
      </w:pPr>
      <w:r>
        <w:separator/>
      </w:r>
    </w:p>
  </w:footnote>
  <w:footnote w:type="continuationSeparator" w:id="0">
    <w:p w14:paraId="4E1906AC" w14:textId="77777777" w:rsidR="00E854F8" w:rsidRDefault="00E854F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9CF17" w14:textId="77777777" w:rsidR="006264C5" w:rsidRDefault="001E19AB">
    <w:r>
      <w:t xml:space="preserve">Page </w:t>
    </w:r>
    <w:r w:rsidR="006F4E33">
      <w:fldChar w:fldCharType="begin"/>
    </w:r>
    <w:r>
      <w:instrText>PAGE</w:instrText>
    </w:r>
    <w:r w:rsidR="006F4E33">
      <w:fldChar w:fldCharType="separate"/>
    </w:r>
    <w:r>
      <w:t>1</w:t>
    </w:r>
    <w:r w:rsidR="006F4E33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A0F2C" w14:textId="77777777" w:rsidR="006264C5" w:rsidRDefault="006264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F16E1" w14:textId="77777777" w:rsidR="006264C5" w:rsidRDefault="001E19A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83CFD" w14:textId="77777777" w:rsidR="006264C5" w:rsidRDefault="006264C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embedSystemFonts/>
  <w:bordersDoNotSurroundHeader/>
  <w:bordersDoNotSurroundFooter/>
  <w:hideSpellingErrors/>
  <w:proofState w:spelling="clean"/>
  <w:attachedTemplate r:id="rId1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0D3A"/>
    <w:rsid w:val="00013F8D"/>
    <w:rsid w:val="0002052D"/>
    <w:rsid w:val="0002226E"/>
    <w:rsid w:val="00022E4A"/>
    <w:rsid w:val="0003516F"/>
    <w:rsid w:val="000355DF"/>
    <w:rsid w:val="00037319"/>
    <w:rsid w:val="00043AF0"/>
    <w:rsid w:val="00046DF8"/>
    <w:rsid w:val="0004744E"/>
    <w:rsid w:val="00047B7B"/>
    <w:rsid w:val="000508D8"/>
    <w:rsid w:val="00050C75"/>
    <w:rsid w:val="00051875"/>
    <w:rsid w:val="00053922"/>
    <w:rsid w:val="00054A25"/>
    <w:rsid w:val="00056191"/>
    <w:rsid w:val="00056C4F"/>
    <w:rsid w:val="0005707D"/>
    <w:rsid w:val="00064DB8"/>
    <w:rsid w:val="00064E41"/>
    <w:rsid w:val="00066895"/>
    <w:rsid w:val="00066905"/>
    <w:rsid w:val="0006744B"/>
    <w:rsid w:val="00071FCC"/>
    <w:rsid w:val="00072230"/>
    <w:rsid w:val="00077D09"/>
    <w:rsid w:val="000833A9"/>
    <w:rsid w:val="0008522A"/>
    <w:rsid w:val="00090D6B"/>
    <w:rsid w:val="00091856"/>
    <w:rsid w:val="00091D99"/>
    <w:rsid w:val="0009243B"/>
    <w:rsid w:val="000A46E3"/>
    <w:rsid w:val="000A5A4A"/>
    <w:rsid w:val="000A6394"/>
    <w:rsid w:val="000B1826"/>
    <w:rsid w:val="000B3CC9"/>
    <w:rsid w:val="000B40CD"/>
    <w:rsid w:val="000B728F"/>
    <w:rsid w:val="000B7FED"/>
    <w:rsid w:val="000C038A"/>
    <w:rsid w:val="000C12CA"/>
    <w:rsid w:val="000C4B2D"/>
    <w:rsid w:val="000C4C26"/>
    <w:rsid w:val="000C518E"/>
    <w:rsid w:val="000C6245"/>
    <w:rsid w:val="000C6598"/>
    <w:rsid w:val="000D1EE5"/>
    <w:rsid w:val="000D2E5A"/>
    <w:rsid w:val="000D4AF7"/>
    <w:rsid w:val="000E6C6C"/>
    <w:rsid w:val="000E776B"/>
    <w:rsid w:val="000E77CF"/>
    <w:rsid w:val="000F3DFC"/>
    <w:rsid w:val="000F5BDE"/>
    <w:rsid w:val="00102263"/>
    <w:rsid w:val="0010635D"/>
    <w:rsid w:val="0011507E"/>
    <w:rsid w:val="001164EA"/>
    <w:rsid w:val="00123087"/>
    <w:rsid w:val="00131B05"/>
    <w:rsid w:val="00133406"/>
    <w:rsid w:val="001345AC"/>
    <w:rsid w:val="00136758"/>
    <w:rsid w:val="00140AB4"/>
    <w:rsid w:val="00141153"/>
    <w:rsid w:val="00141BDE"/>
    <w:rsid w:val="00144C5C"/>
    <w:rsid w:val="00145D43"/>
    <w:rsid w:val="00150EBA"/>
    <w:rsid w:val="00151304"/>
    <w:rsid w:val="00152D04"/>
    <w:rsid w:val="00155A2B"/>
    <w:rsid w:val="001575D2"/>
    <w:rsid w:val="00161F07"/>
    <w:rsid w:val="0016430C"/>
    <w:rsid w:val="001665B3"/>
    <w:rsid w:val="00181DFA"/>
    <w:rsid w:val="00192C46"/>
    <w:rsid w:val="00193FEF"/>
    <w:rsid w:val="001940F1"/>
    <w:rsid w:val="001A08B3"/>
    <w:rsid w:val="001A1C52"/>
    <w:rsid w:val="001A2B04"/>
    <w:rsid w:val="001A7B60"/>
    <w:rsid w:val="001B411F"/>
    <w:rsid w:val="001B52F0"/>
    <w:rsid w:val="001B7A65"/>
    <w:rsid w:val="001C2D79"/>
    <w:rsid w:val="001C50CB"/>
    <w:rsid w:val="001C6441"/>
    <w:rsid w:val="001C6AC6"/>
    <w:rsid w:val="001C784B"/>
    <w:rsid w:val="001D5611"/>
    <w:rsid w:val="001D69D3"/>
    <w:rsid w:val="001E01C1"/>
    <w:rsid w:val="001E19AB"/>
    <w:rsid w:val="001E19FA"/>
    <w:rsid w:val="001E41F3"/>
    <w:rsid w:val="001F7656"/>
    <w:rsid w:val="002009BD"/>
    <w:rsid w:val="00200BA2"/>
    <w:rsid w:val="002014DA"/>
    <w:rsid w:val="00211BC7"/>
    <w:rsid w:val="0022201A"/>
    <w:rsid w:val="0022699D"/>
    <w:rsid w:val="0023053A"/>
    <w:rsid w:val="00232532"/>
    <w:rsid w:val="0023367B"/>
    <w:rsid w:val="002347CA"/>
    <w:rsid w:val="00234C9C"/>
    <w:rsid w:val="00237002"/>
    <w:rsid w:val="002401E2"/>
    <w:rsid w:val="00246B37"/>
    <w:rsid w:val="00247DBC"/>
    <w:rsid w:val="002540DE"/>
    <w:rsid w:val="00257A7E"/>
    <w:rsid w:val="0026004D"/>
    <w:rsid w:val="00261443"/>
    <w:rsid w:val="002640DD"/>
    <w:rsid w:val="00264292"/>
    <w:rsid w:val="0026467B"/>
    <w:rsid w:val="002667DA"/>
    <w:rsid w:val="00273254"/>
    <w:rsid w:val="00275D12"/>
    <w:rsid w:val="0028288F"/>
    <w:rsid w:val="00282D1B"/>
    <w:rsid w:val="00284142"/>
    <w:rsid w:val="002842B0"/>
    <w:rsid w:val="00284FEB"/>
    <w:rsid w:val="002860C4"/>
    <w:rsid w:val="0028739C"/>
    <w:rsid w:val="00290D74"/>
    <w:rsid w:val="00293CC3"/>
    <w:rsid w:val="00294555"/>
    <w:rsid w:val="00294939"/>
    <w:rsid w:val="002A5653"/>
    <w:rsid w:val="002B0414"/>
    <w:rsid w:val="002B213E"/>
    <w:rsid w:val="002B4A6B"/>
    <w:rsid w:val="002B4B91"/>
    <w:rsid w:val="002B5741"/>
    <w:rsid w:val="002C26A2"/>
    <w:rsid w:val="002C2D72"/>
    <w:rsid w:val="002D517F"/>
    <w:rsid w:val="002D51FE"/>
    <w:rsid w:val="002D6974"/>
    <w:rsid w:val="002E16F0"/>
    <w:rsid w:val="002E269C"/>
    <w:rsid w:val="002E4A3F"/>
    <w:rsid w:val="002E7024"/>
    <w:rsid w:val="002F39BC"/>
    <w:rsid w:val="002F5B45"/>
    <w:rsid w:val="00300AA6"/>
    <w:rsid w:val="00305409"/>
    <w:rsid w:val="00314D91"/>
    <w:rsid w:val="00315EFF"/>
    <w:rsid w:val="0031795A"/>
    <w:rsid w:val="0032077C"/>
    <w:rsid w:val="00320EDF"/>
    <w:rsid w:val="003226B4"/>
    <w:rsid w:val="0032317E"/>
    <w:rsid w:val="00331282"/>
    <w:rsid w:val="003409FD"/>
    <w:rsid w:val="003425D9"/>
    <w:rsid w:val="003450DF"/>
    <w:rsid w:val="003542D9"/>
    <w:rsid w:val="003609EF"/>
    <w:rsid w:val="0036231A"/>
    <w:rsid w:val="00370D43"/>
    <w:rsid w:val="0037477B"/>
    <w:rsid w:val="00374DD4"/>
    <w:rsid w:val="0037783E"/>
    <w:rsid w:val="00393EA3"/>
    <w:rsid w:val="00394283"/>
    <w:rsid w:val="003A100E"/>
    <w:rsid w:val="003A1660"/>
    <w:rsid w:val="003A173D"/>
    <w:rsid w:val="003A640A"/>
    <w:rsid w:val="003B2932"/>
    <w:rsid w:val="003B3AC7"/>
    <w:rsid w:val="003B62CF"/>
    <w:rsid w:val="003B6533"/>
    <w:rsid w:val="003C0388"/>
    <w:rsid w:val="003C2476"/>
    <w:rsid w:val="003C4003"/>
    <w:rsid w:val="003C4085"/>
    <w:rsid w:val="003D00DA"/>
    <w:rsid w:val="003D1C29"/>
    <w:rsid w:val="003D2B6F"/>
    <w:rsid w:val="003D4273"/>
    <w:rsid w:val="003D44C8"/>
    <w:rsid w:val="003D6D51"/>
    <w:rsid w:val="003E05A6"/>
    <w:rsid w:val="003E0D2C"/>
    <w:rsid w:val="003E1A36"/>
    <w:rsid w:val="003E334D"/>
    <w:rsid w:val="003E689A"/>
    <w:rsid w:val="003E6A8A"/>
    <w:rsid w:val="003E6B4F"/>
    <w:rsid w:val="003F0157"/>
    <w:rsid w:val="003F1542"/>
    <w:rsid w:val="003F594F"/>
    <w:rsid w:val="00400554"/>
    <w:rsid w:val="004008E6"/>
    <w:rsid w:val="00410371"/>
    <w:rsid w:val="00411745"/>
    <w:rsid w:val="00415D20"/>
    <w:rsid w:val="00422336"/>
    <w:rsid w:val="0042248B"/>
    <w:rsid w:val="004242F1"/>
    <w:rsid w:val="00425DB7"/>
    <w:rsid w:val="004270E7"/>
    <w:rsid w:val="00427E5B"/>
    <w:rsid w:val="00433E6C"/>
    <w:rsid w:val="004342C6"/>
    <w:rsid w:val="0044223C"/>
    <w:rsid w:val="00444BFC"/>
    <w:rsid w:val="00450642"/>
    <w:rsid w:val="00454265"/>
    <w:rsid w:val="00456676"/>
    <w:rsid w:val="004601BA"/>
    <w:rsid w:val="004605C4"/>
    <w:rsid w:val="00461DEC"/>
    <w:rsid w:val="00462B2F"/>
    <w:rsid w:val="00467AEF"/>
    <w:rsid w:val="004761B1"/>
    <w:rsid w:val="00484695"/>
    <w:rsid w:val="00491594"/>
    <w:rsid w:val="00495E48"/>
    <w:rsid w:val="00496473"/>
    <w:rsid w:val="004A218C"/>
    <w:rsid w:val="004A3578"/>
    <w:rsid w:val="004A6FC8"/>
    <w:rsid w:val="004B0F58"/>
    <w:rsid w:val="004B1CF7"/>
    <w:rsid w:val="004B2301"/>
    <w:rsid w:val="004B36DB"/>
    <w:rsid w:val="004B3DB2"/>
    <w:rsid w:val="004B75B7"/>
    <w:rsid w:val="004C1AC2"/>
    <w:rsid w:val="004C1E96"/>
    <w:rsid w:val="004C2DB5"/>
    <w:rsid w:val="004D1682"/>
    <w:rsid w:val="004D1A9C"/>
    <w:rsid w:val="004D3941"/>
    <w:rsid w:val="004D6A37"/>
    <w:rsid w:val="004E0BF1"/>
    <w:rsid w:val="004E2DEC"/>
    <w:rsid w:val="004F3D11"/>
    <w:rsid w:val="004F710B"/>
    <w:rsid w:val="00502A9C"/>
    <w:rsid w:val="00502BF1"/>
    <w:rsid w:val="005074E5"/>
    <w:rsid w:val="00507E3C"/>
    <w:rsid w:val="00514D1D"/>
    <w:rsid w:val="0051580D"/>
    <w:rsid w:val="00515E6E"/>
    <w:rsid w:val="0051611C"/>
    <w:rsid w:val="00521D29"/>
    <w:rsid w:val="00524AC3"/>
    <w:rsid w:val="00530204"/>
    <w:rsid w:val="00530376"/>
    <w:rsid w:val="00531665"/>
    <w:rsid w:val="00540441"/>
    <w:rsid w:val="00542205"/>
    <w:rsid w:val="00547111"/>
    <w:rsid w:val="0055218E"/>
    <w:rsid w:val="00553E29"/>
    <w:rsid w:val="00555A3C"/>
    <w:rsid w:val="0055647C"/>
    <w:rsid w:val="0055692E"/>
    <w:rsid w:val="00556DC0"/>
    <w:rsid w:val="0055792B"/>
    <w:rsid w:val="00562261"/>
    <w:rsid w:val="00564062"/>
    <w:rsid w:val="005677E6"/>
    <w:rsid w:val="005678A2"/>
    <w:rsid w:val="00572B7C"/>
    <w:rsid w:val="00572E35"/>
    <w:rsid w:val="00574B8E"/>
    <w:rsid w:val="00575558"/>
    <w:rsid w:val="005765C6"/>
    <w:rsid w:val="00584B57"/>
    <w:rsid w:val="00587D7B"/>
    <w:rsid w:val="00590682"/>
    <w:rsid w:val="00592D74"/>
    <w:rsid w:val="00596A89"/>
    <w:rsid w:val="005B17EE"/>
    <w:rsid w:val="005B1BB4"/>
    <w:rsid w:val="005B70DD"/>
    <w:rsid w:val="005C0DC7"/>
    <w:rsid w:val="005C2395"/>
    <w:rsid w:val="005D2E2C"/>
    <w:rsid w:val="005E1AEB"/>
    <w:rsid w:val="005E2C44"/>
    <w:rsid w:val="005E4C9D"/>
    <w:rsid w:val="005E6760"/>
    <w:rsid w:val="005E7471"/>
    <w:rsid w:val="005F190C"/>
    <w:rsid w:val="005F19CE"/>
    <w:rsid w:val="005F6510"/>
    <w:rsid w:val="005F691A"/>
    <w:rsid w:val="005F7C3F"/>
    <w:rsid w:val="006113EA"/>
    <w:rsid w:val="00612800"/>
    <w:rsid w:val="0061291C"/>
    <w:rsid w:val="006129A1"/>
    <w:rsid w:val="00612E54"/>
    <w:rsid w:val="006131C5"/>
    <w:rsid w:val="006159E8"/>
    <w:rsid w:val="0061613F"/>
    <w:rsid w:val="00616873"/>
    <w:rsid w:val="00621188"/>
    <w:rsid w:val="00622C2D"/>
    <w:rsid w:val="0062380C"/>
    <w:rsid w:val="006257ED"/>
    <w:rsid w:val="006264C5"/>
    <w:rsid w:val="006270F1"/>
    <w:rsid w:val="00632643"/>
    <w:rsid w:val="00633DDF"/>
    <w:rsid w:val="00635420"/>
    <w:rsid w:val="00637629"/>
    <w:rsid w:val="0064412B"/>
    <w:rsid w:val="0064708D"/>
    <w:rsid w:val="00653115"/>
    <w:rsid w:val="0065329B"/>
    <w:rsid w:val="00655CDD"/>
    <w:rsid w:val="006600FC"/>
    <w:rsid w:val="00660BCA"/>
    <w:rsid w:val="006625FB"/>
    <w:rsid w:val="00662ED7"/>
    <w:rsid w:val="00662F95"/>
    <w:rsid w:val="006647A8"/>
    <w:rsid w:val="00666DE3"/>
    <w:rsid w:val="006671F1"/>
    <w:rsid w:val="0066737D"/>
    <w:rsid w:val="00671B86"/>
    <w:rsid w:val="00674DED"/>
    <w:rsid w:val="0068249F"/>
    <w:rsid w:val="00683422"/>
    <w:rsid w:val="00690651"/>
    <w:rsid w:val="00691250"/>
    <w:rsid w:val="006913CC"/>
    <w:rsid w:val="00692747"/>
    <w:rsid w:val="00694552"/>
    <w:rsid w:val="00695808"/>
    <w:rsid w:val="00696978"/>
    <w:rsid w:val="006A0A1E"/>
    <w:rsid w:val="006A1C31"/>
    <w:rsid w:val="006A3B5A"/>
    <w:rsid w:val="006A4684"/>
    <w:rsid w:val="006A6BA4"/>
    <w:rsid w:val="006A7BA1"/>
    <w:rsid w:val="006B3298"/>
    <w:rsid w:val="006B46FB"/>
    <w:rsid w:val="006B67C6"/>
    <w:rsid w:val="006D23FC"/>
    <w:rsid w:val="006D684E"/>
    <w:rsid w:val="006D75DB"/>
    <w:rsid w:val="006E21FB"/>
    <w:rsid w:val="006E3EB0"/>
    <w:rsid w:val="006E4A03"/>
    <w:rsid w:val="006E5D6D"/>
    <w:rsid w:val="006E66C3"/>
    <w:rsid w:val="006F21D1"/>
    <w:rsid w:val="006F3DE2"/>
    <w:rsid w:val="006F4E33"/>
    <w:rsid w:val="006F5A9E"/>
    <w:rsid w:val="006F5CC3"/>
    <w:rsid w:val="00700F91"/>
    <w:rsid w:val="00700FD2"/>
    <w:rsid w:val="007036A1"/>
    <w:rsid w:val="00706081"/>
    <w:rsid w:val="00711859"/>
    <w:rsid w:val="007213B0"/>
    <w:rsid w:val="00722EC6"/>
    <w:rsid w:val="007270FE"/>
    <w:rsid w:val="0073000C"/>
    <w:rsid w:val="0073037E"/>
    <w:rsid w:val="007309C7"/>
    <w:rsid w:val="007325E2"/>
    <w:rsid w:val="007334BA"/>
    <w:rsid w:val="00736D7D"/>
    <w:rsid w:val="0073746B"/>
    <w:rsid w:val="0073776A"/>
    <w:rsid w:val="007418FC"/>
    <w:rsid w:val="00742ED2"/>
    <w:rsid w:val="007452B6"/>
    <w:rsid w:val="00745E30"/>
    <w:rsid w:val="00747A10"/>
    <w:rsid w:val="007661C2"/>
    <w:rsid w:val="00770DD1"/>
    <w:rsid w:val="007743D1"/>
    <w:rsid w:val="007817C7"/>
    <w:rsid w:val="00781BE2"/>
    <w:rsid w:val="0078210B"/>
    <w:rsid w:val="00784BB9"/>
    <w:rsid w:val="007912DA"/>
    <w:rsid w:val="00792342"/>
    <w:rsid w:val="0079440F"/>
    <w:rsid w:val="007977A8"/>
    <w:rsid w:val="007A21C4"/>
    <w:rsid w:val="007A28E8"/>
    <w:rsid w:val="007A4BFD"/>
    <w:rsid w:val="007B224A"/>
    <w:rsid w:val="007B3F90"/>
    <w:rsid w:val="007B512A"/>
    <w:rsid w:val="007C2097"/>
    <w:rsid w:val="007C3943"/>
    <w:rsid w:val="007D0159"/>
    <w:rsid w:val="007D1170"/>
    <w:rsid w:val="007D3DFD"/>
    <w:rsid w:val="007D6A07"/>
    <w:rsid w:val="007E1C35"/>
    <w:rsid w:val="007E2BAC"/>
    <w:rsid w:val="007E2FEB"/>
    <w:rsid w:val="007E4185"/>
    <w:rsid w:val="007F006F"/>
    <w:rsid w:val="007F14EB"/>
    <w:rsid w:val="007F2E1F"/>
    <w:rsid w:val="007F7259"/>
    <w:rsid w:val="008040A8"/>
    <w:rsid w:val="00812BA5"/>
    <w:rsid w:val="008157F9"/>
    <w:rsid w:val="00816AE5"/>
    <w:rsid w:val="00817FB6"/>
    <w:rsid w:val="008226E9"/>
    <w:rsid w:val="00824377"/>
    <w:rsid w:val="00825BB1"/>
    <w:rsid w:val="008279FA"/>
    <w:rsid w:val="008339E9"/>
    <w:rsid w:val="008375EF"/>
    <w:rsid w:val="008402FD"/>
    <w:rsid w:val="008409CB"/>
    <w:rsid w:val="008413A3"/>
    <w:rsid w:val="00844D1D"/>
    <w:rsid w:val="008626E7"/>
    <w:rsid w:val="008642CF"/>
    <w:rsid w:val="0086444B"/>
    <w:rsid w:val="008660C7"/>
    <w:rsid w:val="008661F2"/>
    <w:rsid w:val="00870EE7"/>
    <w:rsid w:val="00876E5A"/>
    <w:rsid w:val="00880F54"/>
    <w:rsid w:val="008877A9"/>
    <w:rsid w:val="00887877"/>
    <w:rsid w:val="008915A2"/>
    <w:rsid w:val="00892DB8"/>
    <w:rsid w:val="008946C4"/>
    <w:rsid w:val="00895F32"/>
    <w:rsid w:val="0089688D"/>
    <w:rsid w:val="00897C90"/>
    <w:rsid w:val="008A4325"/>
    <w:rsid w:val="008A45A6"/>
    <w:rsid w:val="008A76B4"/>
    <w:rsid w:val="008B2980"/>
    <w:rsid w:val="008B38AA"/>
    <w:rsid w:val="008B3C27"/>
    <w:rsid w:val="008B5769"/>
    <w:rsid w:val="008B582B"/>
    <w:rsid w:val="008C0CA0"/>
    <w:rsid w:val="008C1B8D"/>
    <w:rsid w:val="008C451A"/>
    <w:rsid w:val="008C5D86"/>
    <w:rsid w:val="008C6B90"/>
    <w:rsid w:val="008C7F37"/>
    <w:rsid w:val="008D3930"/>
    <w:rsid w:val="008D6A7E"/>
    <w:rsid w:val="008D754C"/>
    <w:rsid w:val="008D75B1"/>
    <w:rsid w:val="008F3647"/>
    <w:rsid w:val="008F686C"/>
    <w:rsid w:val="008F6ABD"/>
    <w:rsid w:val="009000C4"/>
    <w:rsid w:val="00900C33"/>
    <w:rsid w:val="009016A2"/>
    <w:rsid w:val="0090373F"/>
    <w:rsid w:val="00903CEB"/>
    <w:rsid w:val="009050A4"/>
    <w:rsid w:val="00905ABC"/>
    <w:rsid w:val="009120A4"/>
    <w:rsid w:val="00912AEC"/>
    <w:rsid w:val="009148DE"/>
    <w:rsid w:val="0092033B"/>
    <w:rsid w:val="009216D8"/>
    <w:rsid w:val="009234E6"/>
    <w:rsid w:val="00923720"/>
    <w:rsid w:val="00924016"/>
    <w:rsid w:val="0092514B"/>
    <w:rsid w:val="00925F83"/>
    <w:rsid w:val="00935A8E"/>
    <w:rsid w:val="009378D7"/>
    <w:rsid w:val="009412F9"/>
    <w:rsid w:val="00941E30"/>
    <w:rsid w:val="00946A6B"/>
    <w:rsid w:val="00951EEF"/>
    <w:rsid w:val="0095283D"/>
    <w:rsid w:val="00962CDB"/>
    <w:rsid w:val="009630A8"/>
    <w:rsid w:val="00967299"/>
    <w:rsid w:val="009675C8"/>
    <w:rsid w:val="009710CB"/>
    <w:rsid w:val="00973EF6"/>
    <w:rsid w:val="00977099"/>
    <w:rsid w:val="009777D9"/>
    <w:rsid w:val="00983FA9"/>
    <w:rsid w:val="00984C4E"/>
    <w:rsid w:val="00991B88"/>
    <w:rsid w:val="00995805"/>
    <w:rsid w:val="00995E85"/>
    <w:rsid w:val="009A05ED"/>
    <w:rsid w:val="009A2513"/>
    <w:rsid w:val="009A5753"/>
    <w:rsid w:val="009A579D"/>
    <w:rsid w:val="009A6803"/>
    <w:rsid w:val="009A741A"/>
    <w:rsid w:val="009A7EE7"/>
    <w:rsid w:val="009B07A2"/>
    <w:rsid w:val="009C0BFF"/>
    <w:rsid w:val="009C5597"/>
    <w:rsid w:val="009D1F5C"/>
    <w:rsid w:val="009E1419"/>
    <w:rsid w:val="009E3297"/>
    <w:rsid w:val="009E61DD"/>
    <w:rsid w:val="009F43FB"/>
    <w:rsid w:val="009F734F"/>
    <w:rsid w:val="00A0180D"/>
    <w:rsid w:val="00A020B3"/>
    <w:rsid w:val="00A0323F"/>
    <w:rsid w:val="00A05EBA"/>
    <w:rsid w:val="00A10FCE"/>
    <w:rsid w:val="00A11300"/>
    <w:rsid w:val="00A13CF8"/>
    <w:rsid w:val="00A22B4E"/>
    <w:rsid w:val="00A22CB8"/>
    <w:rsid w:val="00A244EB"/>
    <w:rsid w:val="00A246B6"/>
    <w:rsid w:val="00A27158"/>
    <w:rsid w:val="00A30F9E"/>
    <w:rsid w:val="00A3197D"/>
    <w:rsid w:val="00A339C1"/>
    <w:rsid w:val="00A33EB1"/>
    <w:rsid w:val="00A35812"/>
    <w:rsid w:val="00A37EBC"/>
    <w:rsid w:val="00A43CBE"/>
    <w:rsid w:val="00A47E70"/>
    <w:rsid w:val="00A50CF0"/>
    <w:rsid w:val="00A528A1"/>
    <w:rsid w:val="00A53340"/>
    <w:rsid w:val="00A6462C"/>
    <w:rsid w:val="00A65B4D"/>
    <w:rsid w:val="00A703F4"/>
    <w:rsid w:val="00A72856"/>
    <w:rsid w:val="00A74716"/>
    <w:rsid w:val="00A75E94"/>
    <w:rsid w:val="00A7671C"/>
    <w:rsid w:val="00A778F0"/>
    <w:rsid w:val="00A77B41"/>
    <w:rsid w:val="00A90809"/>
    <w:rsid w:val="00A9154F"/>
    <w:rsid w:val="00A928CC"/>
    <w:rsid w:val="00A95E43"/>
    <w:rsid w:val="00AA0102"/>
    <w:rsid w:val="00AA2CBC"/>
    <w:rsid w:val="00AA3F4B"/>
    <w:rsid w:val="00AA64CF"/>
    <w:rsid w:val="00AB0BF4"/>
    <w:rsid w:val="00AC41C1"/>
    <w:rsid w:val="00AC5820"/>
    <w:rsid w:val="00AD1598"/>
    <w:rsid w:val="00AD1CD8"/>
    <w:rsid w:val="00AD394C"/>
    <w:rsid w:val="00AE37F1"/>
    <w:rsid w:val="00AE50B7"/>
    <w:rsid w:val="00AE6F92"/>
    <w:rsid w:val="00AF016C"/>
    <w:rsid w:val="00AF52DE"/>
    <w:rsid w:val="00AF579B"/>
    <w:rsid w:val="00AF5B5E"/>
    <w:rsid w:val="00B129AA"/>
    <w:rsid w:val="00B135E8"/>
    <w:rsid w:val="00B16E9B"/>
    <w:rsid w:val="00B176E0"/>
    <w:rsid w:val="00B178C5"/>
    <w:rsid w:val="00B17AA9"/>
    <w:rsid w:val="00B20C78"/>
    <w:rsid w:val="00B258BB"/>
    <w:rsid w:val="00B31BBE"/>
    <w:rsid w:val="00B35261"/>
    <w:rsid w:val="00B36A1E"/>
    <w:rsid w:val="00B37FD4"/>
    <w:rsid w:val="00B40F44"/>
    <w:rsid w:val="00B5062A"/>
    <w:rsid w:val="00B50C87"/>
    <w:rsid w:val="00B51F9E"/>
    <w:rsid w:val="00B5226F"/>
    <w:rsid w:val="00B56F1C"/>
    <w:rsid w:val="00B60B73"/>
    <w:rsid w:val="00B619D0"/>
    <w:rsid w:val="00B62871"/>
    <w:rsid w:val="00B6741B"/>
    <w:rsid w:val="00B67B97"/>
    <w:rsid w:val="00B70ADA"/>
    <w:rsid w:val="00B74B6B"/>
    <w:rsid w:val="00B756C5"/>
    <w:rsid w:val="00B7570D"/>
    <w:rsid w:val="00B762A3"/>
    <w:rsid w:val="00B80BA8"/>
    <w:rsid w:val="00B9090C"/>
    <w:rsid w:val="00B90EAD"/>
    <w:rsid w:val="00B94595"/>
    <w:rsid w:val="00B9568C"/>
    <w:rsid w:val="00B966AE"/>
    <w:rsid w:val="00B968C8"/>
    <w:rsid w:val="00BA1180"/>
    <w:rsid w:val="00BA3EC5"/>
    <w:rsid w:val="00BA51D9"/>
    <w:rsid w:val="00BA555A"/>
    <w:rsid w:val="00BB06DA"/>
    <w:rsid w:val="00BB5DFC"/>
    <w:rsid w:val="00BB727F"/>
    <w:rsid w:val="00BC2239"/>
    <w:rsid w:val="00BC36DF"/>
    <w:rsid w:val="00BC585A"/>
    <w:rsid w:val="00BC5C4D"/>
    <w:rsid w:val="00BC6A31"/>
    <w:rsid w:val="00BC7C38"/>
    <w:rsid w:val="00BD279D"/>
    <w:rsid w:val="00BD3B5A"/>
    <w:rsid w:val="00BD4659"/>
    <w:rsid w:val="00BD6BB8"/>
    <w:rsid w:val="00BE4BF6"/>
    <w:rsid w:val="00BF3384"/>
    <w:rsid w:val="00BF55DD"/>
    <w:rsid w:val="00BF686A"/>
    <w:rsid w:val="00C02151"/>
    <w:rsid w:val="00C03004"/>
    <w:rsid w:val="00C13F2D"/>
    <w:rsid w:val="00C14C78"/>
    <w:rsid w:val="00C22243"/>
    <w:rsid w:val="00C27CCE"/>
    <w:rsid w:val="00C36B09"/>
    <w:rsid w:val="00C44560"/>
    <w:rsid w:val="00C46393"/>
    <w:rsid w:val="00C51EE7"/>
    <w:rsid w:val="00C522A3"/>
    <w:rsid w:val="00C52345"/>
    <w:rsid w:val="00C64316"/>
    <w:rsid w:val="00C64AA0"/>
    <w:rsid w:val="00C66BA2"/>
    <w:rsid w:val="00C7130F"/>
    <w:rsid w:val="00C71888"/>
    <w:rsid w:val="00C767C2"/>
    <w:rsid w:val="00C775A1"/>
    <w:rsid w:val="00C819D7"/>
    <w:rsid w:val="00C95985"/>
    <w:rsid w:val="00C97146"/>
    <w:rsid w:val="00CA6599"/>
    <w:rsid w:val="00CB1619"/>
    <w:rsid w:val="00CB31DF"/>
    <w:rsid w:val="00CB4292"/>
    <w:rsid w:val="00CC1C57"/>
    <w:rsid w:val="00CC5026"/>
    <w:rsid w:val="00CC67AB"/>
    <w:rsid w:val="00CC68D0"/>
    <w:rsid w:val="00CD316F"/>
    <w:rsid w:val="00CD5855"/>
    <w:rsid w:val="00CE0436"/>
    <w:rsid w:val="00CE07C4"/>
    <w:rsid w:val="00CE1449"/>
    <w:rsid w:val="00CE2C58"/>
    <w:rsid w:val="00CE6C9B"/>
    <w:rsid w:val="00CF1444"/>
    <w:rsid w:val="00CF321F"/>
    <w:rsid w:val="00D00054"/>
    <w:rsid w:val="00D03F9A"/>
    <w:rsid w:val="00D06D51"/>
    <w:rsid w:val="00D11ABD"/>
    <w:rsid w:val="00D1287F"/>
    <w:rsid w:val="00D14481"/>
    <w:rsid w:val="00D22D51"/>
    <w:rsid w:val="00D24991"/>
    <w:rsid w:val="00D34BCB"/>
    <w:rsid w:val="00D35C6C"/>
    <w:rsid w:val="00D36E9E"/>
    <w:rsid w:val="00D3754E"/>
    <w:rsid w:val="00D42978"/>
    <w:rsid w:val="00D4579C"/>
    <w:rsid w:val="00D45ACE"/>
    <w:rsid w:val="00D50255"/>
    <w:rsid w:val="00D55E1F"/>
    <w:rsid w:val="00D60E49"/>
    <w:rsid w:val="00D65A84"/>
    <w:rsid w:val="00D732FD"/>
    <w:rsid w:val="00D82AA0"/>
    <w:rsid w:val="00D84DD7"/>
    <w:rsid w:val="00D96820"/>
    <w:rsid w:val="00DB1FC6"/>
    <w:rsid w:val="00DB473D"/>
    <w:rsid w:val="00DB4BAC"/>
    <w:rsid w:val="00DC0A2C"/>
    <w:rsid w:val="00DC405A"/>
    <w:rsid w:val="00DC5532"/>
    <w:rsid w:val="00DC57EA"/>
    <w:rsid w:val="00DD36E4"/>
    <w:rsid w:val="00DD37EC"/>
    <w:rsid w:val="00DD4845"/>
    <w:rsid w:val="00DD4BDB"/>
    <w:rsid w:val="00DD5BAE"/>
    <w:rsid w:val="00DD792D"/>
    <w:rsid w:val="00DE1217"/>
    <w:rsid w:val="00DE3499"/>
    <w:rsid w:val="00DE34CF"/>
    <w:rsid w:val="00DE51FD"/>
    <w:rsid w:val="00DE7683"/>
    <w:rsid w:val="00DF406A"/>
    <w:rsid w:val="00DF4095"/>
    <w:rsid w:val="00DF73B5"/>
    <w:rsid w:val="00E014C7"/>
    <w:rsid w:val="00E02A15"/>
    <w:rsid w:val="00E0395D"/>
    <w:rsid w:val="00E045EB"/>
    <w:rsid w:val="00E0579E"/>
    <w:rsid w:val="00E07EB1"/>
    <w:rsid w:val="00E10194"/>
    <w:rsid w:val="00E128B3"/>
    <w:rsid w:val="00E12912"/>
    <w:rsid w:val="00E13F3D"/>
    <w:rsid w:val="00E2558B"/>
    <w:rsid w:val="00E2772B"/>
    <w:rsid w:val="00E34898"/>
    <w:rsid w:val="00E355A3"/>
    <w:rsid w:val="00E36503"/>
    <w:rsid w:val="00E37321"/>
    <w:rsid w:val="00E41549"/>
    <w:rsid w:val="00E4254E"/>
    <w:rsid w:val="00E42F6D"/>
    <w:rsid w:val="00E4659F"/>
    <w:rsid w:val="00E51E7B"/>
    <w:rsid w:val="00E643CB"/>
    <w:rsid w:val="00E64DC1"/>
    <w:rsid w:val="00E65C9D"/>
    <w:rsid w:val="00E727D7"/>
    <w:rsid w:val="00E77098"/>
    <w:rsid w:val="00E813E5"/>
    <w:rsid w:val="00E82510"/>
    <w:rsid w:val="00E82511"/>
    <w:rsid w:val="00E854F8"/>
    <w:rsid w:val="00E8694D"/>
    <w:rsid w:val="00E947A2"/>
    <w:rsid w:val="00EA14FA"/>
    <w:rsid w:val="00EB09B7"/>
    <w:rsid w:val="00EC09A3"/>
    <w:rsid w:val="00EC17D4"/>
    <w:rsid w:val="00EC7133"/>
    <w:rsid w:val="00EC7B31"/>
    <w:rsid w:val="00ED00F8"/>
    <w:rsid w:val="00ED07A5"/>
    <w:rsid w:val="00ED3EB2"/>
    <w:rsid w:val="00EE3CB2"/>
    <w:rsid w:val="00EE7D7C"/>
    <w:rsid w:val="00EF21B6"/>
    <w:rsid w:val="00EF6CDF"/>
    <w:rsid w:val="00EF75BC"/>
    <w:rsid w:val="00F10192"/>
    <w:rsid w:val="00F10D61"/>
    <w:rsid w:val="00F121C9"/>
    <w:rsid w:val="00F12965"/>
    <w:rsid w:val="00F15A6B"/>
    <w:rsid w:val="00F17E0F"/>
    <w:rsid w:val="00F23B9C"/>
    <w:rsid w:val="00F23C2B"/>
    <w:rsid w:val="00F25D98"/>
    <w:rsid w:val="00F26857"/>
    <w:rsid w:val="00F269CD"/>
    <w:rsid w:val="00F26D76"/>
    <w:rsid w:val="00F300FB"/>
    <w:rsid w:val="00F34281"/>
    <w:rsid w:val="00F37BB4"/>
    <w:rsid w:val="00F52A87"/>
    <w:rsid w:val="00F55818"/>
    <w:rsid w:val="00F6214A"/>
    <w:rsid w:val="00F65055"/>
    <w:rsid w:val="00F74EDF"/>
    <w:rsid w:val="00F755B0"/>
    <w:rsid w:val="00F77AE0"/>
    <w:rsid w:val="00F8190D"/>
    <w:rsid w:val="00F8398D"/>
    <w:rsid w:val="00F90184"/>
    <w:rsid w:val="00F91411"/>
    <w:rsid w:val="00F96FC7"/>
    <w:rsid w:val="00FA12F6"/>
    <w:rsid w:val="00FA4333"/>
    <w:rsid w:val="00FA61E4"/>
    <w:rsid w:val="00FB3AD4"/>
    <w:rsid w:val="00FB6386"/>
    <w:rsid w:val="00FB74AC"/>
    <w:rsid w:val="00FC284E"/>
    <w:rsid w:val="00FC2936"/>
    <w:rsid w:val="00FD1EC6"/>
    <w:rsid w:val="00FD31E4"/>
    <w:rsid w:val="00FD411D"/>
    <w:rsid w:val="00FD43C2"/>
    <w:rsid w:val="00FE39FF"/>
    <w:rsid w:val="00FF3277"/>
    <w:rsid w:val="10B16D24"/>
    <w:rsid w:val="3D0E6ECB"/>
    <w:rsid w:val="67060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D974C0"/>
  <w15:docId w15:val="{48768E86-E630-4BE7-B805-B3F003E16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64C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6264C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6264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264C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264C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264C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264C5"/>
    <w:pPr>
      <w:outlineLvl w:val="5"/>
    </w:pPr>
  </w:style>
  <w:style w:type="paragraph" w:styleId="Heading7">
    <w:name w:val="heading 7"/>
    <w:basedOn w:val="H6"/>
    <w:next w:val="Normal"/>
    <w:qFormat/>
    <w:rsid w:val="006264C5"/>
    <w:pPr>
      <w:outlineLvl w:val="6"/>
    </w:pPr>
  </w:style>
  <w:style w:type="paragraph" w:styleId="Heading8">
    <w:name w:val="heading 8"/>
    <w:basedOn w:val="Heading1"/>
    <w:next w:val="Normal"/>
    <w:qFormat/>
    <w:rsid w:val="006264C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264C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6264C5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6264C5"/>
    <w:pPr>
      <w:ind w:left="1135"/>
    </w:pPr>
  </w:style>
  <w:style w:type="paragraph" w:styleId="List2">
    <w:name w:val="List 2"/>
    <w:basedOn w:val="List"/>
    <w:qFormat/>
    <w:rsid w:val="006264C5"/>
    <w:pPr>
      <w:ind w:left="851"/>
    </w:pPr>
  </w:style>
  <w:style w:type="paragraph" w:styleId="List">
    <w:name w:val="List"/>
    <w:basedOn w:val="Normal"/>
    <w:qFormat/>
    <w:rsid w:val="006264C5"/>
    <w:pPr>
      <w:ind w:left="568" w:hanging="284"/>
    </w:pPr>
  </w:style>
  <w:style w:type="paragraph" w:styleId="TOC7">
    <w:name w:val="toc 7"/>
    <w:basedOn w:val="TOC6"/>
    <w:next w:val="Normal"/>
    <w:semiHidden/>
    <w:qFormat/>
    <w:rsid w:val="006264C5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6264C5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6264C5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6264C5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6264C5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6264C5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6264C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ListNumber2">
    <w:name w:val="List Number 2"/>
    <w:basedOn w:val="ListNumber"/>
    <w:qFormat/>
    <w:rsid w:val="006264C5"/>
    <w:pPr>
      <w:ind w:left="851"/>
    </w:pPr>
  </w:style>
  <w:style w:type="paragraph" w:styleId="ListNumber">
    <w:name w:val="List Number"/>
    <w:basedOn w:val="List"/>
    <w:rsid w:val="006264C5"/>
  </w:style>
  <w:style w:type="paragraph" w:styleId="ListBullet4">
    <w:name w:val="List Bullet 4"/>
    <w:basedOn w:val="ListBullet3"/>
    <w:qFormat/>
    <w:rsid w:val="006264C5"/>
    <w:pPr>
      <w:ind w:left="1418"/>
    </w:pPr>
  </w:style>
  <w:style w:type="paragraph" w:styleId="ListBullet3">
    <w:name w:val="List Bullet 3"/>
    <w:basedOn w:val="ListBullet2"/>
    <w:qFormat/>
    <w:rsid w:val="006264C5"/>
    <w:pPr>
      <w:ind w:left="1135"/>
    </w:pPr>
  </w:style>
  <w:style w:type="paragraph" w:styleId="ListBullet2">
    <w:name w:val="List Bullet 2"/>
    <w:basedOn w:val="ListBullet"/>
    <w:qFormat/>
    <w:rsid w:val="006264C5"/>
    <w:pPr>
      <w:ind w:left="851"/>
    </w:pPr>
  </w:style>
  <w:style w:type="paragraph" w:styleId="ListBullet">
    <w:name w:val="List Bullet"/>
    <w:basedOn w:val="List"/>
    <w:qFormat/>
    <w:rsid w:val="006264C5"/>
  </w:style>
  <w:style w:type="paragraph" w:styleId="DocumentMap">
    <w:name w:val="Document Map"/>
    <w:basedOn w:val="Normal"/>
    <w:link w:val="DocumentMapChar"/>
    <w:rsid w:val="006264C5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rsid w:val="006264C5"/>
  </w:style>
  <w:style w:type="paragraph" w:styleId="ListBullet5">
    <w:name w:val="List Bullet 5"/>
    <w:basedOn w:val="ListBullet4"/>
    <w:rsid w:val="006264C5"/>
    <w:pPr>
      <w:ind w:left="1702"/>
    </w:pPr>
  </w:style>
  <w:style w:type="paragraph" w:styleId="TOC8">
    <w:name w:val="toc 8"/>
    <w:basedOn w:val="TOC1"/>
    <w:next w:val="Normal"/>
    <w:semiHidden/>
    <w:rsid w:val="006264C5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sid w:val="006264C5"/>
    <w:rPr>
      <w:rFonts w:ascii="Tahoma" w:hAnsi="Tahoma" w:cs="Tahoma"/>
      <w:sz w:val="16"/>
      <w:szCs w:val="16"/>
    </w:rPr>
  </w:style>
  <w:style w:type="paragraph" w:styleId="Footer">
    <w:name w:val="footer"/>
    <w:basedOn w:val="Header"/>
    <w:rsid w:val="006264C5"/>
    <w:pPr>
      <w:jc w:val="center"/>
    </w:pPr>
    <w:rPr>
      <w:i/>
    </w:rPr>
  </w:style>
  <w:style w:type="paragraph" w:styleId="Header">
    <w:name w:val="header"/>
    <w:link w:val="HeaderChar"/>
    <w:qFormat/>
    <w:rsid w:val="006264C5"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rsid w:val="006264C5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6264C5"/>
    <w:pPr>
      <w:ind w:left="1702"/>
    </w:pPr>
  </w:style>
  <w:style w:type="paragraph" w:styleId="List4">
    <w:name w:val="List 4"/>
    <w:basedOn w:val="List3"/>
    <w:rsid w:val="006264C5"/>
    <w:pPr>
      <w:ind w:left="1418"/>
    </w:pPr>
  </w:style>
  <w:style w:type="paragraph" w:styleId="TOC9">
    <w:name w:val="toc 9"/>
    <w:basedOn w:val="TOC8"/>
    <w:next w:val="Normal"/>
    <w:semiHidden/>
    <w:rsid w:val="006264C5"/>
    <w:pPr>
      <w:ind w:left="1418" w:hanging="1418"/>
    </w:pPr>
  </w:style>
  <w:style w:type="paragraph" w:styleId="Index1">
    <w:name w:val="index 1"/>
    <w:basedOn w:val="Normal"/>
    <w:next w:val="Normal"/>
    <w:semiHidden/>
    <w:qFormat/>
    <w:rsid w:val="006264C5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6264C5"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sid w:val="006264C5"/>
    <w:rPr>
      <w:b/>
      <w:bCs/>
    </w:rPr>
  </w:style>
  <w:style w:type="character" w:styleId="FollowedHyperlink">
    <w:name w:val="FollowedHyperlink"/>
    <w:qFormat/>
    <w:rsid w:val="006264C5"/>
    <w:rPr>
      <w:color w:val="800080"/>
      <w:u w:val="single"/>
    </w:rPr>
  </w:style>
  <w:style w:type="character" w:styleId="Hyperlink">
    <w:name w:val="Hyperlink"/>
    <w:rsid w:val="006264C5"/>
    <w:rPr>
      <w:color w:val="0000FF"/>
      <w:u w:val="single"/>
    </w:rPr>
  </w:style>
  <w:style w:type="character" w:styleId="CommentReference">
    <w:name w:val="annotation reference"/>
    <w:semiHidden/>
    <w:qFormat/>
    <w:rsid w:val="006264C5"/>
    <w:rPr>
      <w:sz w:val="16"/>
    </w:rPr>
  </w:style>
  <w:style w:type="character" w:styleId="FootnoteReference">
    <w:name w:val="footnote reference"/>
    <w:semiHidden/>
    <w:qFormat/>
    <w:rsid w:val="006264C5"/>
    <w:rPr>
      <w:b/>
      <w:position w:val="6"/>
      <w:sz w:val="16"/>
    </w:rPr>
  </w:style>
  <w:style w:type="paragraph" w:customStyle="1" w:styleId="ZT">
    <w:name w:val="ZT"/>
    <w:rsid w:val="006264C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rsid w:val="006264C5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rsid w:val="006264C5"/>
    <w:pPr>
      <w:outlineLvl w:val="9"/>
    </w:pPr>
  </w:style>
  <w:style w:type="paragraph" w:customStyle="1" w:styleId="TAH">
    <w:name w:val="TAH"/>
    <w:basedOn w:val="TAC"/>
    <w:qFormat/>
    <w:rsid w:val="006264C5"/>
    <w:rPr>
      <w:b/>
    </w:rPr>
  </w:style>
  <w:style w:type="paragraph" w:customStyle="1" w:styleId="TAC">
    <w:name w:val="TAC"/>
    <w:basedOn w:val="TAL"/>
    <w:rsid w:val="006264C5"/>
    <w:pPr>
      <w:jc w:val="center"/>
    </w:pPr>
  </w:style>
  <w:style w:type="paragraph" w:customStyle="1" w:styleId="TAL">
    <w:name w:val="TAL"/>
    <w:basedOn w:val="Normal"/>
    <w:qFormat/>
    <w:rsid w:val="006264C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6264C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6264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6264C5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6264C5"/>
    <w:pPr>
      <w:keepLines/>
      <w:ind w:left="1702" w:hanging="1418"/>
    </w:pPr>
  </w:style>
  <w:style w:type="paragraph" w:customStyle="1" w:styleId="FP">
    <w:name w:val="FP"/>
    <w:basedOn w:val="Normal"/>
    <w:qFormat/>
    <w:rsid w:val="006264C5"/>
    <w:pPr>
      <w:spacing w:after="0"/>
    </w:pPr>
  </w:style>
  <w:style w:type="paragraph" w:customStyle="1" w:styleId="LD">
    <w:name w:val="LD"/>
    <w:qFormat/>
    <w:rsid w:val="006264C5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rsid w:val="006264C5"/>
    <w:pPr>
      <w:spacing w:after="0"/>
    </w:pPr>
  </w:style>
  <w:style w:type="paragraph" w:customStyle="1" w:styleId="EW">
    <w:name w:val="EW"/>
    <w:basedOn w:val="EX"/>
    <w:qFormat/>
    <w:rsid w:val="006264C5"/>
    <w:pPr>
      <w:spacing w:after="0"/>
    </w:pPr>
  </w:style>
  <w:style w:type="paragraph" w:customStyle="1" w:styleId="EQ">
    <w:name w:val="EQ"/>
    <w:basedOn w:val="Normal"/>
    <w:next w:val="Normal"/>
    <w:qFormat/>
    <w:rsid w:val="006264C5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6264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264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rsid w:val="006264C5"/>
    <w:pPr>
      <w:jc w:val="right"/>
    </w:pPr>
  </w:style>
  <w:style w:type="paragraph" w:customStyle="1" w:styleId="TAN">
    <w:name w:val="TAN"/>
    <w:basedOn w:val="TAL"/>
    <w:qFormat/>
    <w:rsid w:val="006264C5"/>
    <w:pPr>
      <w:ind w:left="851" w:hanging="851"/>
    </w:pPr>
  </w:style>
  <w:style w:type="paragraph" w:customStyle="1" w:styleId="ZA">
    <w:name w:val="ZA"/>
    <w:rsid w:val="006264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rsid w:val="006264C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rsid w:val="006264C5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rsid w:val="006264C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rsid w:val="006264C5"/>
    <w:pPr>
      <w:framePr w:wrap="notBeside" w:y="16161"/>
    </w:pPr>
  </w:style>
  <w:style w:type="character" w:customStyle="1" w:styleId="ZGSM">
    <w:name w:val="ZGSM"/>
    <w:qFormat/>
    <w:rsid w:val="006264C5"/>
  </w:style>
  <w:style w:type="paragraph" w:customStyle="1" w:styleId="ZG">
    <w:name w:val="ZG"/>
    <w:qFormat/>
    <w:rsid w:val="006264C5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link w:val="EditorsNoteChar"/>
    <w:qFormat/>
    <w:rsid w:val="006264C5"/>
    <w:rPr>
      <w:color w:val="FF0000"/>
    </w:rPr>
  </w:style>
  <w:style w:type="paragraph" w:customStyle="1" w:styleId="B1">
    <w:name w:val="B1"/>
    <w:basedOn w:val="List"/>
    <w:link w:val="B1Char"/>
    <w:qFormat/>
    <w:rsid w:val="006264C5"/>
  </w:style>
  <w:style w:type="paragraph" w:customStyle="1" w:styleId="B2">
    <w:name w:val="B2"/>
    <w:basedOn w:val="List2"/>
    <w:link w:val="B2Char"/>
    <w:qFormat/>
    <w:rsid w:val="006264C5"/>
  </w:style>
  <w:style w:type="paragraph" w:customStyle="1" w:styleId="B3">
    <w:name w:val="B3"/>
    <w:basedOn w:val="List3"/>
    <w:link w:val="B3Car"/>
    <w:rsid w:val="006264C5"/>
  </w:style>
  <w:style w:type="paragraph" w:customStyle="1" w:styleId="B4">
    <w:name w:val="B4"/>
    <w:basedOn w:val="List4"/>
    <w:qFormat/>
    <w:rsid w:val="006264C5"/>
  </w:style>
  <w:style w:type="paragraph" w:customStyle="1" w:styleId="B5">
    <w:name w:val="B5"/>
    <w:basedOn w:val="List5"/>
    <w:qFormat/>
    <w:rsid w:val="006264C5"/>
  </w:style>
  <w:style w:type="paragraph" w:customStyle="1" w:styleId="ZTD">
    <w:name w:val="ZTD"/>
    <w:basedOn w:val="ZB"/>
    <w:qFormat/>
    <w:rsid w:val="006264C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6264C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sid w:val="006264C5"/>
    <w:rPr>
      <w:rFonts w:ascii="Arial" w:hAnsi="Arial"/>
      <w:sz w:val="24"/>
      <w:lang w:val="en-GB"/>
    </w:rPr>
  </w:style>
  <w:style w:type="character" w:customStyle="1" w:styleId="B3Car">
    <w:name w:val="B3 Car"/>
    <w:link w:val="B3"/>
    <w:qFormat/>
    <w:rsid w:val="006264C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264C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264C5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264C5"/>
    <w:rPr>
      <w:lang w:eastAsia="en-US"/>
    </w:rPr>
  </w:style>
  <w:style w:type="character" w:customStyle="1" w:styleId="B1Char">
    <w:name w:val="B1 Char"/>
    <w:link w:val="B1"/>
    <w:qFormat/>
    <w:rsid w:val="006264C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264C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6264C5"/>
    <w:rPr>
      <w:rFonts w:ascii="Times New Roman" w:hAnsi="Times New Roman"/>
      <w:color w:val="FF0000"/>
      <w:lang w:val="en-GB" w:eastAsia="en-US"/>
    </w:rPr>
  </w:style>
  <w:style w:type="paragraph" w:customStyle="1" w:styleId="1">
    <w:name w:val="修订1"/>
    <w:hidden/>
    <w:uiPriority w:val="99"/>
    <w:semiHidden/>
    <w:qFormat/>
    <w:rsid w:val="006264C5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6264C5"/>
    <w:pPr>
      <w:ind w:firstLineChars="200" w:firstLine="420"/>
    </w:pPr>
  </w:style>
  <w:style w:type="character" w:customStyle="1" w:styleId="Heading4Char">
    <w:name w:val="Heading 4 Char"/>
    <w:link w:val="Heading4"/>
    <w:qFormat/>
    <w:locked/>
    <w:rsid w:val="006264C5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6264C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264C5"/>
    <w:rPr>
      <w:rFonts w:ascii="Arial" w:hAnsi="Arial"/>
      <w:b/>
      <w:lang w:val="en-GB" w:eastAsia="en-US"/>
    </w:rPr>
  </w:style>
  <w:style w:type="character" w:customStyle="1" w:styleId="HeaderChar">
    <w:name w:val="Header Char"/>
    <w:link w:val="Header"/>
    <w:rsid w:val="006264C5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6264C5"/>
    <w:rPr>
      <w:rFonts w:ascii="Arial" w:hAnsi="Arial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6264C5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264C5"/>
    <w:rPr>
      <w:rFonts w:ascii="Arial" w:hAnsi="Arial"/>
      <w:sz w:val="32"/>
      <w:lang w:val="en-GB" w:eastAsia="en-US"/>
    </w:rPr>
  </w:style>
  <w:style w:type="character" w:customStyle="1" w:styleId="B3Char2">
    <w:name w:val="B3 Char2"/>
    <w:rsid w:val="0004744E"/>
    <w:rPr>
      <w:rFonts w:eastAsia="Times New Roman"/>
    </w:rPr>
  </w:style>
  <w:style w:type="paragraph" w:styleId="Revision">
    <w:name w:val="Revision"/>
    <w:hidden/>
    <w:uiPriority w:val="99"/>
    <w:semiHidden/>
    <w:rsid w:val="00370D43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17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C8633A3F-8943-46AD-A9CD-139415A56E4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739</Words>
  <Characters>4214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01-13-0701_01-13-0656_Ericsson comment</cp:lastModifiedBy>
  <cp:revision>8</cp:revision>
  <dcterms:created xsi:type="dcterms:W3CDTF">2023-01-20T08:24:00Z</dcterms:created>
  <dcterms:modified xsi:type="dcterms:W3CDTF">2023-01-21T12:02:00Z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Kochi</vt:lpwstr>
  </property>
  <property fmtid="{D5CDD505-2E9C-101B-9397-08002B2CF9AE}" pid="6" name="Country">
    <vt:lpwstr>India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S2-1900061</vt:lpwstr>
  </property>
  <property fmtid="{D5CDD505-2E9C-101B-9397-08002B2CF9AE}" pid="10" name="Spec#">
    <vt:lpwstr>23.501</vt:lpwstr>
  </property>
  <property fmtid="{D5CDD505-2E9C-101B-9397-08002B2CF9AE}" pid="11" name="Cr#">
    <vt:lpwstr>0734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TS 23.501: Introducing Non-public network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2019-01-07</vt:lpwstr>
  </property>
  <property fmtid="{D5CDD505-2E9C-101B-9397-08002B2CF9AE}" pid="20" name="Release">
    <vt:lpwstr>Rel-16</vt:lpwstr>
  </property>
  <property fmtid="{D5CDD505-2E9C-101B-9397-08002B2CF9AE}" pid="21" name="TitusGUID">
    <vt:lpwstr>282b3c75-35c2-4d66-87ca-4c746c506701</vt:lpwstr>
  </property>
  <property fmtid="{D5CDD505-2E9C-101B-9397-08002B2CF9AE}" pid="22" name="CTP_TimeStamp">
    <vt:lpwstr>2019-01-24 11:19:11Z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  <property fmtid="{D5CDD505-2E9C-101B-9397-08002B2CF9AE}" pid="27" name="KSOProductBuildVer">
    <vt:lpwstr>2052-11.8.2.10912</vt:lpwstr>
  </property>
  <property fmtid="{D5CDD505-2E9C-101B-9397-08002B2CF9AE}" pid="28" name="ICV">
    <vt:lpwstr>726D2BFE30574043806B93872DC48927</vt:lpwstr>
  </property>
  <property fmtid="{D5CDD505-2E9C-101B-9397-08002B2CF9AE}" pid="29" name="_2015_ms_pID_725343">
    <vt:lpwstr>(3)NJNB7O0P7MpnaQkfleRqbrnCWNAJZ5QBYG6ngE1V84lrYHTs9g7JZFYpLAKkFw5FSLcJzht+
t2mAtkalrdsUm2CthypGzE0d3zBVDS1vyULOGcN8uBbZJCvWqpjlf666hzSPduR6a1+zI3r/
U/2dpZxfNeIj1GX7f2rzuh8PAQMUhmQlflcg7WiAIkF6DmxkBpdY+kTXZoBSR2hghQux/JBZ
oFLK6k75iN1RHAoGnL</vt:lpwstr>
  </property>
  <property fmtid="{D5CDD505-2E9C-101B-9397-08002B2CF9AE}" pid="30" name="_2015_ms_pID_7253431">
    <vt:lpwstr>xmXuRQbOSK3RZjEP3qNzXVNX/Hkf7w4CrwAlpC3dcNx5sZnj8+/nyO
gRhOysYVu1+qY3flPP3fVJZyxZqzx0OdTYsPU1X1Hc3vOhnPpJWiIzjvyC0nFVb+bR+SU8My
XQMWU1RJmwCL+GcoqB/TvQ3wzMsY06wP3Ypmgx+JbbuQ0zUSWLdGuq9pCkuH//ivT9DjJUZa
/HnMSRIXyZS9r5ogrtdiTq/G34k2DhDmo24Z</vt:lpwstr>
  </property>
  <property fmtid="{D5CDD505-2E9C-101B-9397-08002B2CF9AE}" pid="31" name="_2015_ms_pID_7253432">
    <vt:lpwstr>kA==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1673944874</vt:lpwstr>
  </property>
</Properties>
</file>